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28DA4" w14:textId="216457C0" w:rsidR="0062290B" w:rsidRDefault="0062290B" w:rsidP="00057F9E">
      <w:pPr>
        <w:spacing w:after="0" w:line="240" w:lineRule="auto"/>
        <w:ind w:right="-1"/>
        <w:jc w:val="center"/>
        <w:rPr>
          <w:rFonts w:ascii="Montserrat" w:hAnsi="Montserrat"/>
          <w:b/>
          <w:sz w:val="16"/>
          <w:szCs w:val="16"/>
        </w:rPr>
      </w:pPr>
    </w:p>
    <w:p w14:paraId="63E12353" w14:textId="408D779D" w:rsidR="00057F9E" w:rsidRPr="004C496E" w:rsidRDefault="00057F9E" w:rsidP="00057F9E">
      <w:pPr>
        <w:spacing w:after="0" w:line="240" w:lineRule="auto"/>
        <w:ind w:right="-1"/>
        <w:jc w:val="center"/>
        <w:rPr>
          <w:rFonts w:ascii="Montserrat" w:hAnsi="Montserrat"/>
          <w:b/>
          <w:sz w:val="16"/>
          <w:szCs w:val="16"/>
        </w:rPr>
      </w:pPr>
      <w:r w:rsidRPr="004C496E">
        <w:rPr>
          <w:rFonts w:ascii="Montserrat" w:hAnsi="Montserrat"/>
          <w:b/>
          <w:sz w:val="16"/>
          <w:szCs w:val="16"/>
        </w:rPr>
        <w:t>Subdirección General de Administración y Finanzas.</w:t>
      </w:r>
    </w:p>
    <w:p w14:paraId="4F151200" w14:textId="77777777" w:rsidR="00057F9E" w:rsidRPr="004C496E" w:rsidRDefault="00057F9E" w:rsidP="00057F9E">
      <w:pPr>
        <w:spacing w:after="0" w:line="240" w:lineRule="auto"/>
        <w:jc w:val="center"/>
        <w:rPr>
          <w:rFonts w:ascii="Montserrat" w:hAnsi="Montserrat"/>
          <w:b/>
          <w:sz w:val="16"/>
          <w:szCs w:val="16"/>
        </w:rPr>
      </w:pPr>
      <w:r w:rsidRPr="004C496E">
        <w:rPr>
          <w:rFonts w:ascii="Montserrat" w:hAnsi="Montserrat"/>
          <w:b/>
          <w:sz w:val="16"/>
          <w:szCs w:val="16"/>
        </w:rPr>
        <w:t>Dirección de Administración.</w:t>
      </w:r>
    </w:p>
    <w:p w14:paraId="76606496" w14:textId="77777777" w:rsidR="00057F9E" w:rsidRPr="004C496E" w:rsidRDefault="00057F9E" w:rsidP="00057F9E">
      <w:pPr>
        <w:spacing w:after="0" w:line="240" w:lineRule="auto"/>
        <w:jc w:val="center"/>
        <w:rPr>
          <w:rFonts w:ascii="Montserrat" w:hAnsi="Montserrat"/>
          <w:b/>
          <w:sz w:val="16"/>
          <w:szCs w:val="16"/>
        </w:rPr>
      </w:pPr>
      <w:r w:rsidRPr="004C496E">
        <w:rPr>
          <w:rFonts w:ascii="Montserrat" w:hAnsi="Montserrat"/>
          <w:b/>
          <w:sz w:val="16"/>
          <w:szCs w:val="16"/>
        </w:rPr>
        <w:t>Unidad de Servicios de Personal.</w:t>
      </w:r>
    </w:p>
    <w:p w14:paraId="6AFFBF7B" w14:textId="77777777" w:rsidR="00057F9E" w:rsidRPr="004C496E" w:rsidRDefault="00057F9E" w:rsidP="00057F9E">
      <w:pPr>
        <w:spacing w:after="0" w:line="240" w:lineRule="auto"/>
        <w:jc w:val="center"/>
        <w:rPr>
          <w:rFonts w:ascii="Montserrat" w:hAnsi="Montserrat"/>
          <w:b/>
          <w:sz w:val="16"/>
          <w:szCs w:val="16"/>
        </w:rPr>
      </w:pPr>
      <w:r w:rsidRPr="004C496E">
        <w:rPr>
          <w:rFonts w:ascii="Montserrat" w:hAnsi="Montserrat"/>
          <w:b/>
          <w:sz w:val="16"/>
          <w:szCs w:val="16"/>
        </w:rPr>
        <w:t>Departamento de Relaciones Laborales.</w:t>
      </w:r>
    </w:p>
    <w:p w14:paraId="7061CE96" w14:textId="77777777" w:rsidR="00057F9E" w:rsidRDefault="00057F9E" w:rsidP="00057F9E">
      <w:pPr>
        <w:spacing w:after="0" w:line="240" w:lineRule="auto"/>
        <w:ind w:left="3600" w:hanging="1615"/>
        <w:jc w:val="center"/>
        <w:rPr>
          <w:rFonts w:ascii="Montserrat" w:hAnsi="Montserrat"/>
          <w:sz w:val="16"/>
          <w:szCs w:val="16"/>
        </w:rPr>
      </w:pPr>
    </w:p>
    <w:p w14:paraId="361B2522" w14:textId="6B294B81" w:rsidR="00FD2F2D" w:rsidRDefault="00057F9E" w:rsidP="00057F9E">
      <w:pPr>
        <w:spacing w:after="0" w:line="240" w:lineRule="auto"/>
        <w:jc w:val="center"/>
        <w:rPr>
          <w:rFonts w:ascii="Montserrat" w:hAnsi="Montserrat"/>
          <w:b/>
          <w:sz w:val="16"/>
          <w:szCs w:val="16"/>
        </w:rPr>
      </w:pPr>
      <w:r w:rsidRPr="00CE5E62">
        <w:rPr>
          <w:rFonts w:ascii="Montserrat" w:hAnsi="Montserrat"/>
          <w:b/>
          <w:sz w:val="16"/>
          <w:szCs w:val="16"/>
        </w:rPr>
        <w:t>CONCENTRADO DE VACACIONES ESCALONADAS 202</w:t>
      </w:r>
      <w:r w:rsidR="00FD2F2D">
        <w:rPr>
          <w:rFonts w:ascii="Montserrat" w:hAnsi="Montserrat"/>
          <w:b/>
          <w:sz w:val="16"/>
          <w:szCs w:val="16"/>
        </w:rPr>
        <w:t>6</w:t>
      </w:r>
    </w:p>
    <w:p w14:paraId="78B79E01" w14:textId="77777777" w:rsidR="00FD2F2D" w:rsidRDefault="00FD2F2D" w:rsidP="00057F9E">
      <w:pPr>
        <w:spacing w:after="0" w:line="240" w:lineRule="auto"/>
        <w:jc w:val="center"/>
        <w:rPr>
          <w:rFonts w:ascii="Montserrat" w:hAnsi="Montserrat"/>
          <w:b/>
          <w:sz w:val="16"/>
          <w:szCs w:val="16"/>
        </w:rPr>
      </w:pPr>
    </w:p>
    <w:p w14:paraId="73542DF2" w14:textId="320A66C0" w:rsidR="00057F9E" w:rsidRDefault="00FD2F2D" w:rsidP="00FD2F2D">
      <w:pPr>
        <w:spacing w:after="0" w:line="240" w:lineRule="auto"/>
        <w:rPr>
          <w:rFonts w:ascii="Montserrat" w:hAnsi="Montserrat"/>
          <w:b/>
          <w:sz w:val="16"/>
          <w:szCs w:val="16"/>
        </w:rPr>
      </w:pPr>
      <w:proofErr w:type="gramStart"/>
      <w:r w:rsidRPr="00FD2F2D">
        <w:rPr>
          <w:rFonts w:ascii="Montserrat" w:hAnsi="Montserrat"/>
          <w:bCs/>
          <w:sz w:val="16"/>
          <w:szCs w:val="16"/>
        </w:rPr>
        <w:t>C.R.:</w:t>
      </w:r>
      <w:r>
        <w:rPr>
          <w:rFonts w:ascii="Montserrat" w:hAnsi="Montserrat"/>
          <w:bCs/>
          <w:sz w:val="16"/>
          <w:szCs w:val="16"/>
        </w:rPr>
        <w:t>_</w:t>
      </w:r>
      <w:proofErr w:type="gramEnd"/>
      <w:r>
        <w:rPr>
          <w:rFonts w:ascii="Montserrat" w:hAnsi="Montserrat"/>
          <w:bCs/>
          <w:sz w:val="16"/>
          <w:szCs w:val="16"/>
        </w:rPr>
        <w:t>______________________________________________________________________________________________________</w:t>
      </w:r>
    </w:p>
    <w:p w14:paraId="7F7393BF" w14:textId="77777777" w:rsidR="00057F9E" w:rsidRDefault="00057F9E" w:rsidP="00057F9E">
      <w:pPr>
        <w:spacing w:after="0" w:line="240" w:lineRule="auto"/>
        <w:ind w:left="3600" w:hanging="1615"/>
        <w:jc w:val="center"/>
        <w:rPr>
          <w:rFonts w:ascii="Montserrat" w:hAnsi="Montserrat"/>
          <w:b/>
          <w:sz w:val="16"/>
          <w:szCs w:val="16"/>
        </w:rPr>
      </w:pPr>
    </w:p>
    <w:p w14:paraId="0FF809E4" w14:textId="77777777" w:rsidR="00057F9E" w:rsidRPr="00A83576" w:rsidRDefault="00057F9E" w:rsidP="00057F9E">
      <w:pPr>
        <w:spacing w:after="0" w:line="240" w:lineRule="auto"/>
        <w:ind w:left="720"/>
        <w:jc w:val="center"/>
        <w:rPr>
          <w:rFonts w:ascii="Montserrat" w:hAnsi="Montserrat"/>
          <w:sz w:val="16"/>
          <w:szCs w:val="16"/>
        </w:rPr>
      </w:pPr>
      <w:r w:rsidRPr="00A83576">
        <w:rPr>
          <w:rFonts w:ascii="Montserrat" w:hAnsi="Montserrat"/>
          <w:sz w:val="16"/>
          <w:szCs w:val="16"/>
        </w:rPr>
        <w:t>BASE (</w:t>
      </w:r>
      <w:r w:rsidRPr="00A83576">
        <w:rPr>
          <w:rFonts w:ascii="Montserrat" w:hAnsi="Montserrat"/>
          <w:sz w:val="16"/>
          <w:szCs w:val="16"/>
        </w:rPr>
        <w:tab/>
        <w:t>)</w:t>
      </w:r>
      <w:r w:rsidRPr="00A83576">
        <w:rPr>
          <w:rFonts w:ascii="Montserrat" w:hAnsi="Montserrat"/>
          <w:sz w:val="16"/>
          <w:szCs w:val="16"/>
        </w:rPr>
        <w:tab/>
        <w:t xml:space="preserve">REGULARIZADO </w:t>
      </w:r>
      <w:proofErr w:type="gramStart"/>
      <w:r w:rsidRPr="00A83576">
        <w:rPr>
          <w:rFonts w:ascii="Montserrat" w:hAnsi="Montserrat"/>
          <w:sz w:val="16"/>
          <w:szCs w:val="16"/>
        </w:rPr>
        <w:t xml:space="preserve">(  </w:t>
      </w:r>
      <w:proofErr w:type="gramEnd"/>
      <w:r w:rsidRPr="00A83576">
        <w:rPr>
          <w:rFonts w:ascii="Montserrat" w:hAnsi="Montserrat"/>
          <w:sz w:val="16"/>
          <w:szCs w:val="16"/>
        </w:rPr>
        <w:t xml:space="preserve"> )</w:t>
      </w:r>
      <w:r w:rsidRPr="00A83576">
        <w:rPr>
          <w:rFonts w:ascii="Montserrat" w:hAnsi="Montserrat"/>
          <w:sz w:val="16"/>
          <w:szCs w:val="16"/>
        </w:rPr>
        <w:tab/>
        <w:t xml:space="preserve">FORMALIZADO </w:t>
      </w:r>
      <w:proofErr w:type="gramStart"/>
      <w:r w:rsidRPr="00A83576">
        <w:rPr>
          <w:rFonts w:ascii="Montserrat" w:hAnsi="Montserrat"/>
          <w:sz w:val="16"/>
          <w:szCs w:val="16"/>
        </w:rPr>
        <w:t xml:space="preserve">(  </w:t>
      </w:r>
      <w:proofErr w:type="gramEnd"/>
      <w:r w:rsidRPr="00A83576">
        <w:rPr>
          <w:rFonts w:ascii="Montserrat" w:hAnsi="Montserrat"/>
          <w:sz w:val="16"/>
          <w:szCs w:val="16"/>
        </w:rPr>
        <w:t xml:space="preserve"> )</w:t>
      </w:r>
      <w:r w:rsidRPr="00A83576">
        <w:rPr>
          <w:rFonts w:ascii="Montserrat" w:hAnsi="Montserrat"/>
          <w:sz w:val="16"/>
          <w:szCs w:val="16"/>
        </w:rPr>
        <w:tab/>
        <w:t xml:space="preserve">HOMOLOGADO </w:t>
      </w:r>
      <w:proofErr w:type="gramStart"/>
      <w:r w:rsidRPr="00A83576">
        <w:rPr>
          <w:rFonts w:ascii="Montserrat" w:hAnsi="Montserrat"/>
          <w:sz w:val="16"/>
          <w:szCs w:val="16"/>
        </w:rPr>
        <w:t xml:space="preserve">(  </w:t>
      </w:r>
      <w:proofErr w:type="gramEnd"/>
      <w:r w:rsidRPr="00A83576">
        <w:rPr>
          <w:rFonts w:ascii="Montserrat" w:hAnsi="Montserrat"/>
          <w:sz w:val="16"/>
          <w:szCs w:val="16"/>
        </w:rPr>
        <w:t xml:space="preserve"> )</w:t>
      </w:r>
    </w:p>
    <w:p w14:paraId="39A01AEA" w14:textId="50795619" w:rsidR="00057F9E" w:rsidRDefault="00057F9E" w:rsidP="00057F9E">
      <w:pPr>
        <w:spacing w:after="0" w:line="240" w:lineRule="auto"/>
        <w:rPr>
          <w:rFonts w:ascii="Montserrat" w:hAnsi="Montserrat"/>
          <w:b/>
          <w:sz w:val="16"/>
          <w:szCs w:val="16"/>
        </w:rPr>
      </w:pPr>
    </w:p>
    <w:tbl>
      <w:tblPr>
        <w:tblStyle w:val="Tablaconcuadrcula"/>
        <w:tblW w:w="8700" w:type="dxa"/>
        <w:tblInd w:w="-5" w:type="dxa"/>
        <w:tblLook w:val="04A0" w:firstRow="1" w:lastRow="0" w:firstColumn="1" w:lastColumn="0" w:noHBand="0" w:noVBand="1"/>
      </w:tblPr>
      <w:tblGrid>
        <w:gridCol w:w="1198"/>
        <w:gridCol w:w="3197"/>
        <w:gridCol w:w="2693"/>
        <w:gridCol w:w="1612"/>
      </w:tblGrid>
      <w:tr w:rsidR="00057F9E" w14:paraId="0F97C991" w14:textId="77777777" w:rsidTr="00D9568E">
        <w:tc>
          <w:tcPr>
            <w:tcW w:w="1198" w:type="dxa"/>
          </w:tcPr>
          <w:p w14:paraId="4E35477E" w14:textId="77777777" w:rsidR="00057F9E" w:rsidRPr="00FD2F2D" w:rsidRDefault="00057F9E" w:rsidP="00D9568E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FD2F2D">
              <w:rPr>
                <w:rFonts w:ascii="Montserrat" w:hAnsi="Montserrat"/>
                <w:sz w:val="16"/>
                <w:szCs w:val="16"/>
              </w:rPr>
              <w:t>RFC</w:t>
            </w:r>
          </w:p>
        </w:tc>
        <w:tc>
          <w:tcPr>
            <w:tcW w:w="3197" w:type="dxa"/>
          </w:tcPr>
          <w:p w14:paraId="6D04875C" w14:textId="77777777" w:rsidR="00057F9E" w:rsidRPr="00FD2F2D" w:rsidRDefault="00057F9E" w:rsidP="00D9568E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FD2F2D">
              <w:rPr>
                <w:rFonts w:ascii="Montserrat" w:hAnsi="Montserrat"/>
                <w:sz w:val="16"/>
                <w:szCs w:val="16"/>
              </w:rPr>
              <w:t>NOMBRE DEL TRABAJADOR</w:t>
            </w:r>
          </w:p>
        </w:tc>
        <w:tc>
          <w:tcPr>
            <w:tcW w:w="2693" w:type="dxa"/>
          </w:tcPr>
          <w:p w14:paraId="61C9C569" w14:textId="77777777" w:rsidR="00057F9E" w:rsidRPr="00FD2F2D" w:rsidRDefault="00057F9E" w:rsidP="00D9568E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FD2F2D">
              <w:rPr>
                <w:rFonts w:ascii="Montserrat" w:hAnsi="Montserrat"/>
                <w:sz w:val="16"/>
                <w:szCs w:val="16"/>
              </w:rPr>
              <w:t>FECHA DE INGRESO:</w:t>
            </w:r>
          </w:p>
          <w:p w14:paraId="14A74A0E" w14:textId="77777777" w:rsidR="00057F9E" w:rsidRPr="00FD2F2D" w:rsidRDefault="00057F9E" w:rsidP="00D9568E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FD2F2D">
              <w:rPr>
                <w:rFonts w:ascii="Montserrat" w:hAnsi="Montserrat"/>
                <w:sz w:val="16"/>
                <w:szCs w:val="16"/>
              </w:rPr>
              <w:t>(AÑO, MES, DIA)</w:t>
            </w:r>
          </w:p>
        </w:tc>
        <w:tc>
          <w:tcPr>
            <w:tcW w:w="1612" w:type="dxa"/>
          </w:tcPr>
          <w:p w14:paraId="70D0A6B1" w14:textId="77777777" w:rsidR="00057F9E" w:rsidRPr="00FD2F2D" w:rsidRDefault="00057F9E" w:rsidP="00D9568E">
            <w:pPr>
              <w:jc w:val="center"/>
              <w:rPr>
                <w:rFonts w:ascii="Montserrat" w:hAnsi="Montserrat"/>
                <w:sz w:val="16"/>
                <w:szCs w:val="16"/>
              </w:rPr>
            </w:pPr>
            <w:r w:rsidRPr="00FD2F2D">
              <w:rPr>
                <w:rFonts w:ascii="Montserrat" w:hAnsi="Montserrat"/>
                <w:sz w:val="16"/>
                <w:szCs w:val="16"/>
              </w:rPr>
              <w:t>PERÍODO AUTORIZADO</w:t>
            </w:r>
          </w:p>
        </w:tc>
      </w:tr>
      <w:tr w:rsidR="00057F9E" w14:paraId="39F71B76" w14:textId="77777777" w:rsidTr="00D9568E">
        <w:tc>
          <w:tcPr>
            <w:tcW w:w="1198" w:type="dxa"/>
          </w:tcPr>
          <w:p w14:paraId="4D1C7D7E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59071EFE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013CD669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15FA2F59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4495EB5D" w14:textId="77777777" w:rsidTr="00D9568E">
        <w:tc>
          <w:tcPr>
            <w:tcW w:w="1198" w:type="dxa"/>
          </w:tcPr>
          <w:p w14:paraId="57E550B3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1355C87C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5CF8EE4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54D9DA3B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39BEFEB5" w14:textId="77777777" w:rsidTr="00D9568E">
        <w:tc>
          <w:tcPr>
            <w:tcW w:w="1198" w:type="dxa"/>
          </w:tcPr>
          <w:p w14:paraId="46733822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4D3D590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458D31DE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54BEE0B2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4A128136" w14:textId="77777777" w:rsidTr="00D9568E">
        <w:tc>
          <w:tcPr>
            <w:tcW w:w="1198" w:type="dxa"/>
          </w:tcPr>
          <w:p w14:paraId="6F3E2AC3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EFB5FD8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98B59D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197C2134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4A1D95BB" w14:textId="77777777" w:rsidTr="00D9568E">
        <w:tc>
          <w:tcPr>
            <w:tcW w:w="1198" w:type="dxa"/>
          </w:tcPr>
          <w:p w14:paraId="42F3CCBC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1E02132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50A5844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78CF7738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095410A8" w14:textId="77777777" w:rsidTr="00D9568E">
        <w:tc>
          <w:tcPr>
            <w:tcW w:w="1198" w:type="dxa"/>
          </w:tcPr>
          <w:p w14:paraId="6C060078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D4CFE1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BDAEEC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00EC6E6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16E02343" w14:textId="77777777" w:rsidTr="00D9568E">
        <w:tc>
          <w:tcPr>
            <w:tcW w:w="1198" w:type="dxa"/>
          </w:tcPr>
          <w:p w14:paraId="790FA91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68D6B533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0FF26608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6141081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72F5EE6F" w14:textId="77777777" w:rsidTr="00D9568E">
        <w:tc>
          <w:tcPr>
            <w:tcW w:w="1198" w:type="dxa"/>
          </w:tcPr>
          <w:p w14:paraId="2FB59111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638AF6D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652C82C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77A0E81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33CBE629" w14:textId="77777777" w:rsidTr="00D9568E">
        <w:tc>
          <w:tcPr>
            <w:tcW w:w="1198" w:type="dxa"/>
          </w:tcPr>
          <w:p w14:paraId="5FC91E38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41993AF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2E77C96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4477678A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198A1087" w14:textId="77777777" w:rsidTr="00D9568E">
        <w:tc>
          <w:tcPr>
            <w:tcW w:w="1198" w:type="dxa"/>
          </w:tcPr>
          <w:p w14:paraId="3049823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0F166C14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6A3CEFCA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3EC7FEE3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4677D9FD" w14:textId="77777777" w:rsidTr="00D9568E">
        <w:tc>
          <w:tcPr>
            <w:tcW w:w="1198" w:type="dxa"/>
          </w:tcPr>
          <w:p w14:paraId="60A8B82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43AD70FB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6FD42B9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39993AF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10CB1C02" w14:textId="77777777" w:rsidTr="00D9568E">
        <w:tc>
          <w:tcPr>
            <w:tcW w:w="1198" w:type="dxa"/>
          </w:tcPr>
          <w:p w14:paraId="7EF2AAF4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E954FF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012ABF22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5FF3387E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60586654" w14:textId="77777777" w:rsidTr="00D9568E">
        <w:tc>
          <w:tcPr>
            <w:tcW w:w="1198" w:type="dxa"/>
          </w:tcPr>
          <w:p w14:paraId="5AFE3CA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666AFC1C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3156A5A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641DA539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789882A7" w14:textId="77777777" w:rsidTr="00D9568E">
        <w:tc>
          <w:tcPr>
            <w:tcW w:w="1198" w:type="dxa"/>
          </w:tcPr>
          <w:p w14:paraId="3A5A909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F68BB4E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2FE674C1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3719ECA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696C76D6" w14:textId="77777777" w:rsidTr="00D9568E">
        <w:tc>
          <w:tcPr>
            <w:tcW w:w="1198" w:type="dxa"/>
          </w:tcPr>
          <w:p w14:paraId="0DD94585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634CB4BD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0BEA40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7CA88E6A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5E1FBFB9" w14:textId="77777777" w:rsidTr="00D9568E">
        <w:tc>
          <w:tcPr>
            <w:tcW w:w="1198" w:type="dxa"/>
          </w:tcPr>
          <w:p w14:paraId="0117D32D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0A0D1A4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33B4C5D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3917B8F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1E2D92FA" w14:textId="77777777" w:rsidTr="00D9568E">
        <w:tc>
          <w:tcPr>
            <w:tcW w:w="1198" w:type="dxa"/>
          </w:tcPr>
          <w:p w14:paraId="030AF23B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55FB62A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28037FE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294D868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692C4BC8" w14:textId="77777777" w:rsidTr="00D9568E">
        <w:tc>
          <w:tcPr>
            <w:tcW w:w="1198" w:type="dxa"/>
          </w:tcPr>
          <w:p w14:paraId="556C3651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36CB5CA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86E39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0DD6169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17D9D19B" w14:textId="77777777" w:rsidTr="00D9568E">
        <w:tc>
          <w:tcPr>
            <w:tcW w:w="1198" w:type="dxa"/>
          </w:tcPr>
          <w:p w14:paraId="63641DB5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12D491BB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7FE778C3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6E10DC21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6B0D9374" w14:textId="77777777" w:rsidTr="00D9568E">
        <w:tc>
          <w:tcPr>
            <w:tcW w:w="1198" w:type="dxa"/>
          </w:tcPr>
          <w:p w14:paraId="1A4AE547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464A909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3599A262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61F765E9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5B346C14" w14:textId="77777777" w:rsidTr="00D9568E">
        <w:tc>
          <w:tcPr>
            <w:tcW w:w="1198" w:type="dxa"/>
          </w:tcPr>
          <w:p w14:paraId="02DEB3FE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4ABCBA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077DF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35F38B51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7C247C3D" w14:textId="77777777" w:rsidTr="00D9568E">
        <w:tc>
          <w:tcPr>
            <w:tcW w:w="1198" w:type="dxa"/>
          </w:tcPr>
          <w:p w14:paraId="05232A50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11AF9E2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72F11D21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26F76683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057F9E" w14:paraId="372A98CA" w14:textId="77777777" w:rsidTr="00D9568E">
        <w:tc>
          <w:tcPr>
            <w:tcW w:w="1198" w:type="dxa"/>
          </w:tcPr>
          <w:p w14:paraId="1EBF2966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26A3DDA3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777A76CD" w14:textId="5F2BED90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302C8658" w14:textId="77777777" w:rsidR="00057F9E" w:rsidRPr="00E31F89" w:rsidRDefault="00057F9E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8B64EF" w14:paraId="0BC94575" w14:textId="77777777" w:rsidTr="00D9568E">
        <w:tc>
          <w:tcPr>
            <w:tcW w:w="1198" w:type="dxa"/>
          </w:tcPr>
          <w:p w14:paraId="3632B661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528B82BA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22EB18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4FA1C32C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8B64EF" w14:paraId="461F06C0" w14:textId="77777777" w:rsidTr="00D9568E">
        <w:tc>
          <w:tcPr>
            <w:tcW w:w="1198" w:type="dxa"/>
          </w:tcPr>
          <w:p w14:paraId="3722290C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48D8F52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35C00E16" w14:textId="73E723D2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23E93EE8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8B64EF" w14:paraId="24E28B1B" w14:textId="77777777" w:rsidTr="00D9568E">
        <w:tc>
          <w:tcPr>
            <w:tcW w:w="1198" w:type="dxa"/>
          </w:tcPr>
          <w:p w14:paraId="046D0A71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66365695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A4818C" w14:textId="02E02ED8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3B0AB585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8B64EF" w14:paraId="5379940C" w14:textId="77777777" w:rsidTr="00D9568E">
        <w:tc>
          <w:tcPr>
            <w:tcW w:w="1198" w:type="dxa"/>
          </w:tcPr>
          <w:p w14:paraId="4886E852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7A8B73DE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E902EF" w14:textId="16EE0BAA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50226B42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8B64EF" w14:paraId="3AA20A0F" w14:textId="77777777" w:rsidTr="00D9568E">
        <w:tc>
          <w:tcPr>
            <w:tcW w:w="1198" w:type="dxa"/>
          </w:tcPr>
          <w:p w14:paraId="2E20BF5A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9599891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3EC758" w14:textId="2F58AC7C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2C725E8D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8B64EF" w14:paraId="6D0D77CF" w14:textId="77777777" w:rsidTr="00D9568E">
        <w:tc>
          <w:tcPr>
            <w:tcW w:w="1198" w:type="dxa"/>
          </w:tcPr>
          <w:p w14:paraId="28253618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6991115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29312EB8" w14:textId="24D0F264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5EDA0562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  <w:tr w:rsidR="008B64EF" w14:paraId="5F523A75" w14:textId="77777777" w:rsidTr="00D9568E">
        <w:tc>
          <w:tcPr>
            <w:tcW w:w="1198" w:type="dxa"/>
          </w:tcPr>
          <w:p w14:paraId="709F918D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3197" w:type="dxa"/>
          </w:tcPr>
          <w:p w14:paraId="349FCDE7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71AADE2C" w14:textId="00F716B5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  <w:tc>
          <w:tcPr>
            <w:tcW w:w="1612" w:type="dxa"/>
          </w:tcPr>
          <w:p w14:paraId="431A3439" w14:textId="77777777" w:rsidR="008B64EF" w:rsidRPr="00E31F89" w:rsidRDefault="008B64EF" w:rsidP="00D9568E">
            <w:pPr>
              <w:rPr>
                <w:rFonts w:ascii="Montserrat" w:hAnsi="Montserrat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page" w:horzAnchor="margin" w:tblpY="12555"/>
        <w:tblW w:w="87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8"/>
        <w:gridCol w:w="4307"/>
      </w:tblGrid>
      <w:tr w:rsidR="004019A7" w:rsidRPr="00FD2F2D" w14:paraId="60DD0BF0" w14:textId="77777777" w:rsidTr="004019A7">
        <w:trPr>
          <w:trHeight w:val="23"/>
        </w:trPr>
        <w:tc>
          <w:tcPr>
            <w:tcW w:w="4448" w:type="dxa"/>
            <w:noWrap/>
            <w:vAlign w:val="center"/>
            <w:hideMark/>
          </w:tcPr>
          <w:p w14:paraId="7A467B20" w14:textId="5F17BDFE" w:rsidR="004019A7" w:rsidRPr="00FD2F2D" w:rsidRDefault="00577AD7" w:rsidP="004019A7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ACD27F8" wp14:editId="45BAB7DB">
                      <wp:simplePos x="0" y="0"/>
                      <wp:positionH relativeFrom="page">
                        <wp:posOffset>2393950</wp:posOffset>
                      </wp:positionH>
                      <wp:positionV relativeFrom="paragraph">
                        <wp:posOffset>-10795</wp:posOffset>
                      </wp:positionV>
                      <wp:extent cx="765810" cy="842645"/>
                      <wp:effectExtent l="0" t="0" r="15240" b="14605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5810" cy="842645"/>
                              </a:xfrm>
                              <a:prstGeom prst="ellips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865F3CA" w14:textId="77777777" w:rsidR="004019A7" w:rsidRPr="003509A3" w:rsidRDefault="004019A7" w:rsidP="004019A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09A3">
                                    <w:rPr>
                                      <w:b/>
                                    </w:rPr>
                                    <w:t>SELLO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CD27F8" id="Elipse 4" o:spid="_x0000_s1026" style="position:absolute;left:0;text-align:left;margin-left:188.5pt;margin-top:-.85pt;width:60.3pt;height:6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" fillcolor="white [3201]" strokecolor="black [3200]" strokeweight=".25pt">
                      <v:stroke joinstyle="miter"/>
                      <v:textbox>
                        <w:txbxContent>
                          <w:p w14:paraId="7865F3CA" w14:textId="77777777" w:rsidR="004019A7" w:rsidRPr="003509A3" w:rsidRDefault="004019A7" w:rsidP="004019A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09A3">
                              <w:rPr>
                                <w:b/>
                              </w:rPr>
                              <w:t>SELLO</w:t>
                            </w:r>
                          </w:p>
                        </w:txbxContent>
                      </v:textbox>
                      <w10:wrap anchorx="page"/>
                    </v:oval>
                  </w:pict>
                </mc:Fallback>
              </mc:AlternateContent>
            </w:r>
            <w:r w:rsidR="004019A7" w:rsidRPr="00FD2F2D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 xml:space="preserve">NOMBRE Y FIRMA DEL </w:t>
            </w:r>
            <w:r w:rsidR="004019A7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>DIRECTOR/ENCARGADO</w:t>
            </w:r>
          </w:p>
        </w:tc>
        <w:tc>
          <w:tcPr>
            <w:tcW w:w="4307" w:type="dxa"/>
            <w:noWrap/>
            <w:vAlign w:val="bottom"/>
            <w:hideMark/>
          </w:tcPr>
          <w:p w14:paraId="7CEE6672" w14:textId="203F38DC" w:rsidR="004019A7" w:rsidRPr="00FD2F2D" w:rsidRDefault="004019A7" w:rsidP="004019A7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</w:pPr>
            <w:r w:rsidRPr="00FD2F2D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 xml:space="preserve">NOMBRE Y FIRMA DEL </w:t>
            </w:r>
            <w:r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>JEFE DE RECURSOS HUMANOS</w:t>
            </w:r>
          </w:p>
        </w:tc>
      </w:tr>
      <w:tr w:rsidR="004019A7" w:rsidRPr="00FD2F2D" w14:paraId="1D9FC781" w14:textId="77777777" w:rsidTr="004019A7">
        <w:trPr>
          <w:trHeight w:val="450"/>
        </w:trPr>
        <w:tc>
          <w:tcPr>
            <w:tcW w:w="4448" w:type="dxa"/>
            <w:vMerge w:val="restart"/>
            <w:noWrap/>
            <w:vAlign w:val="bottom"/>
            <w:hideMark/>
          </w:tcPr>
          <w:p w14:paraId="1B1FDF04" w14:textId="4D46CBDD" w:rsidR="004019A7" w:rsidRPr="00FD2F2D" w:rsidRDefault="004019A7" w:rsidP="004019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 xml:space="preserve">                  </w:t>
            </w:r>
            <w:r w:rsidRPr="00FD2F2D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>______________________________________</w:t>
            </w:r>
          </w:p>
        </w:tc>
        <w:tc>
          <w:tcPr>
            <w:tcW w:w="4307" w:type="dxa"/>
            <w:vMerge w:val="restart"/>
            <w:noWrap/>
            <w:vAlign w:val="bottom"/>
            <w:hideMark/>
          </w:tcPr>
          <w:p w14:paraId="3EC3DEC3" w14:textId="77777777" w:rsidR="00577AD7" w:rsidRDefault="00577AD7" w:rsidP="004019A7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</w:pPr>
          </w:p>
          <w:p w14:paraId="3B01B172" w14:textId="77777777" w:rsidR="00577AD7" w:rsidRDefault="00577AD7" w:rsidP="004019A7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</w:pPr>
          </w:p>
          <w:p w14:paraId="30BB545A" w14:textId="1CAE203E" w:rsidR="004019A7" w:rsidRPr="00FD2F2D" w:rsidRDefault="004019A7" w:rsidP="0040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D2F2D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>_________________________________________</w:t>
            </w:r>
          </w:p>
        </w:tc>
      </w:tr>
      <w:tr w:rsidR="004019A7" w:rsidRPr="00FD2F2D" w14:paraId="123AF4C7" w14:textId="77777777" w:rsidTr="004019A7">
        <w:trPr>
          <w:trHeight w:val="450"/>
        </w:trPr>
        <w:tc>
          <w:tcPr>
            <w:tcW w:w="4448" w:type="dxa"/>
            <w:vMerge/>
            <w:noWrap/>
            <w:vAlign w:val="bottom"/>
            <w:hideMark/>
          </w:tcPr>
          <w:p w14:paraId="15B56C4B" w14:textId="77777777" w:rsidR="004019A7" w:rsidRPr="00FD2F2D" w:rsidRDefault="004019A7" w:rsidP="0040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07" w:type="dxa"/>
            <w:vMerge/>
            <w:noWrap/>
            <w:vAlign w:val="bottom"/>
            <w:hideMark/>
          </w:tcPr>
          <w:p w14:paraId="6C083736" w14:textId="77777777" w:rsidR="004019A7" w:rsidRPr="00FD2F2D" w:rsidRDefault="004019A7" w:rsidP="00401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0E151D4F" w14:textId="1F1C9E6D" w:rsidR="005918C5" w:rsidRPr="00FD2F2D" w:rsidRDefault="005918C5" w:rsidP="005918C5">
      <w:pPr>
        <w:tabs>
          <w:tab w:val="left" w:pos="1719"/>
        </w:tabs>
        <w:spacing w:after="0" w:line="240" w:lineRule="auto"/>
        <w:ind w:right="191"/>
        <w:rPr>
          <w:rFonts w:ascii="Montserrat" w:eastAsia="Times New Roman" w:hAnsi="Montserrat" w:cs="Arial"/>
          <w:b/>
          <w:sz w:val="16"/>
          <w:szCs w:val="16"/>
        </w:rPr>
      </w:pPr>
    </w:p>
    <w:p w14:paraId="0F839210" w14:textId="77777777" w:rsidR="005918C5" w:rsidRDefault="005918C5" w:rsidP="005918C5">
      <w:pPr>
        <w:tabs>
          <w:tab w:val="left" w:pos="1719"/>
        </w:tabs>
        <w:spacing w:after="0" w:line="240" w:lineRule="auto"/>
        <w:ind w:right="191"/>
        <w:rPr>
          <w:rFonts w:ascii="Montserrat" w:eastAsia="Times New Roman" w:hAnsi="Montserrat" w:cs="Arial"/>
          <w:b/>
          <w:sz w:val="24"/>
          <w:szCs w:val="24"/>
        </w:rPr>
      </w:pPr>
    </w:p>
    <w:p w14:paraId="18F46FAC" w14:textId="77777777" w:rsidR="005918C5" w:rsidRPr="00D73922" w:rsidRDefault="005918C5" w:rsidP="005918C5">
      <w:pPr>
        <w:spacing w:after="0" w:line="240" w:lineRule="auto"/>
        <w:ind w:right="-1"/>
        <w:jc w:val="center"/>
        <w:rPr>
          <w:rFonts w:ascii="Montserrat" w:hAnsi="Montserrat"/>
          <w:b/>
          <w:sz w:val="18"/>
          <w:szCs w:val="18"/>
        </w:rPr>
      </w:pPr>
      <w:r w:rsidRPr="00D73922">
        <w:rPr>
          <w:rFonts w:ascii="Montserrat" w:hAnsi="Montserrat"/>
          <w:b/>
          <w:sz w:val="18"/>
          <w:szCs w:val="18"/>
        </w:rPr>
        <w:t>Subdirección General de Administración y Finanzas.</w:t>
      </w:r>
    </w:p>
    <w:p w14:paraId="746CC58A" w14:textId="77777777" w:rsidR="005918C5" w:rsidRPr="00D73922" w:rsidRDefault="005918C5" w:rsidP="005918C5">
      <w:pPr>
        <w:spacing w:after="0" w:line="240" w:lineRule="auto"/>
        <w:ind w:left="3600" w:hanging="3600"/>
        <w:jc w:val="center"/>
        <w:rPr>
          <w:rFonts w:ascii="Montserrat" w:hAnsi="Montserrat"/>
          <w:b/>
          <w:sz w:val="18"/>
          <w:szCs w:val="18"/>
        </w:rPr>
      </w:pPr>
      <w:r w:rsidRPr="00D73922">
        <w:rPr>
          <w:rFonts w:ascii="Montserrat" w:hAnsi="Montserrat"/>
          <w:b/>
          <w:sz w:val="18"/>
          <w:szCs w:val="18"/>
        </w:rPr>
        <w:t>Dirección de Administración.</w:t>
      </w:r>
    </w:p>
    <w:p w14:paraId="0BE337D9" w14:textId="77777777" w:rsidR="005918C5" w:rsidRPr="00D73922" w:rsidRDefault="005918C5" w:rsidP="005918C5">
      <w:pPr>
        <w:spacing w:after="0" w:line="240" w:lineRule="auto"/>
        <w:ind w:left="3600" w:hanging="3600"/>
        <w:jc w:val="center"/>
        <w:rPr>
          <w:rFonts w:ascii="Montserrat" w:hAnsi="Montserrat"/>
          <w:b/>
          <w:sz w:val="18"/>
          <w:szCs w:val="18"/>
        </w:rPr>
      </w:pPr>
      <w:r w:rsidRPr="00D73922">
        <w:rPr>
          <w:rFonts w:ascii="Montserrat" w:hAnsi="Montserrat"/>
          <w:b/>
          <w:sz w:val="18"/>
          <w:szCs w:val="18"/>
        </w:rPr>
        <w:t>Unidad de Servicios de Personal.</w:t>
      </w:r>
    </w:p>
    <w:p w14:paraId="26E224EC" w14:textId="77777777" w:rsidR="005918C5" w:rsidRDefault="005918C5" w:rsidP="005918C5">
      <w:pPr>
        <w:spacing w:after="0" w:line="240" w:lineRule="auto"/>
        <w:ind w:left="3600" w:hanging="3600"/>
        <w:jc w:val="center"/>
        <w:rPr>
          <w:rFonts w:ascii="Montserrat" w:hAnsi="Montserrat"/>
          <w:b/>
          <w:sz w:val="18"/>
          <w:szCs w:val="18"/>
        </w:rPr>
      </w:pPr>
      <w:r w:rsidRPr="00D73922">
        <w:rPr>
          <w:rFonts w:ascii="Montserrat" w:hAnsi="Montserrat"/>
          <w:b/>
          <w:sz w:val="18"/>
          <w:szCs w:val="18"/>
        </w:rPr>
        <w:t>Departamento de Relaciones Laborales.</w:t>
      </w:r>
    </w:p>
    <w:p w14:paraId="08FF68E0" w14:textId="77777777" w:rsidR="00656391" w:rsidRPr="00D73922" w:rsidRDefault="00656391" w:rsidP="005918C5">
      <w:pPr>
        <w:spacing w:after="0" w:line="240" w:lineRule="auto"/>
        <w:ind w:left="3600" w:hanging="3600"/>
        <w:jc w:val="center"/>
        <w:rPr>
          <w:rFonts w:ascii="Montserrat" w:hAnsi="Montserrat"/>
          <w:b/>
          <w:sz w:val="18"/>
          <w:szCs w:val="18"/>
        </w:rPr>
      </w:pPr>
    </w:p>
    <w:p w14:paraId="50AB7BF3" w14:textId="4A8A47D0" w:rsidR="00057F9E" w:rsidRPr="00B11103" w:rsidRDefault="00057F9E" w:rsidP="005918C5">
      <w:pPr>
        <w:tabs>
          <w:tab w:val="left" w:pos="1719"/>
        </w:tabs>
        <w:spacing w:after="0" w:line="240" w:lineRule="auto"/>
        <w:ind w:right="191"/>
        <w:jc w:val="center"/>
        <w:rPr>
          <w:rFonts w:ascii="Montserrat" w:eastAsia="Times New Roman" w:hAnsi="Montserrat" w:cs="Arial"/>
          <w:b/>
          <w:sz w:val="24"/>
          <w:szCs w:val="24"/>
        </w:rPr>
      </w:pPr>
      <w:r w:rsidRPr="00B11103">
        <w:rPr>
          <w:rFonts w:ascii="Montserrat" w:eastAsia="Times New Roman" w:hAnsi="Montserrat" w:cs="Arial"/>
          <w:b/>
          <w:sz w:val="24"/>
          <w:szCs w:val="24"/>
        </w:rPr>
        <w:t>SOLICITUD PARA EL PERÍODO VACACIONAL 202</w:t>
      </w:r>
      <w:r w:rsidR="00460272">
        <w:rPr>
          <w:rFonts w:ascii="Montserrat" w:eastAsia="Times New Roman" w:hAnsi="Montserrat" w:cs="Arial"/>
          <w:b/>
          <w:sz w:val="24"/>
          <w:szCs w:val="24"/>
        </w:rPr>
        <w:t>6</w:t>
      </w:r>
      <w:r w:rsidRPr="00B11103">
        <w:rPr>
          <w:rFonts w:ascii="Montserrat" w:eastAsia="Times New Roman" w:hAnsi="Montserrat" w:cs="Arial"/>
          <w:b/>
          <w:sz w:val="24"/>
          <w:szCs w:val="24"/>
        </w:rPr>
        <w:t>.</w:t>
      </w:r>
    </w:p>
    <w:p w14:paraId="5DBEE8C6" w14:textId="77777777" w:rsidR="00057F9E" w:rsidRDefault="00057F9E" w:rsidP="00057F9E">
      <w:pPr>
        <w:tabs>
          <w:tab w:val="left" w:pos="1719"/>
        </w:tabs>
        <w:spacing w:after="0" w:line="240" w:lineRule="auto"/>
        <w:ind w:right="191"/>
        <w:jc w:val="center"/>
        <w:rPr>
          <w:rFonts w:ascii="Montserrat" w:eastAsia="Times New Roman" w:hAnsi="Montserrat" w:cs="Arial"/>
          <w:b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57F9E" w14:paraId="47FA4AF4" w14:textId="77777777" w:rsidTr="00D9568E">
        <w:trPr>
          <w:trHeight w:val="183"/>
        </w:trPr>
        <w:tc>
          <w:tcPr>
            <w:tcW w:w="2835" w:type="dxa"/>
          </w:tcPr>
          <w:p w14:paraId="71AB8084" w14:textId="77777777" w:rsidR="00057F9E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5B6E2F47" w14:textId="77777777" w:rsidR="00057F9E" w:rsidRPr="00F72167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72167">
              <w:rPr>
                <w:rFonts w:ascii="Montserrat" w:eastAsia="Times New Roman" w:hAnsi="Montserrat" w:cs="Arial"/>
                <w:sz w:val="16"/>
                <w:szCs w:val="16"/>
              </w:rPr>
              <w:t>UNIDAD ADMINISTRATIVA</w:t>
            </w:r>
            <w:r>
              <w:rPr>
                <w:rFonts w:ascii="Montserrat" w:eastAsia="Times New Roman" w:hAnsi="Montserrat" w:cs="Arial"/>
                <w:sz w:val="16"/>
                <w:szCs w:val="16"/>
              </w:rPr>
              <w:t>: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2D18A337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253A4874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  <w:tr w:rsidR="00057F9E" w14:paraId="1BC58DA1" w14:textId="77777777" w:rsidTr="00D9568E">
        <w:tc>
          <w:tcPr>
            <w:tcW w:w="2835" w:type="dxa"/>
          </w:tcPr>
          <w:p w14:paraId="681A510C" w14:textId="77777777" w:rsidR="00057F9E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54A43477" w14:textId="77777777" w:rsidR="00057F9E" w:rsidRPr="00F72167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sz w:val="16"/>
                <w:szCs w:val="16"/>
              </w:rPr>
              <w:t>NOMBRE DEL TRABAJADOR: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3A7DA3C7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0100EE60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  <w:tr w:rsidR="00057F9E" w14:paraId="6E8AF4CB" w14:textId="77777777" w:rsidTr="00D9568E">
        <w:tc>
          <w:tcPr>
            <w:tcW w:w="2835" w:type="dxa"/>
          </w:tcPr>
          <w:p w14:paraId="04D7082C" w14:textId="77777777" w:rsidR="00057F9E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4861452E" w14:textId="77777777" w:rsidR="00057F9E" w:rsidRPr="00F72167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sz w:val="16"/>
                <w:szCs w:val="16"/>
              </w:rPr>
              <w:t>R.F.C: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56A7D8F4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003AE5B5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  <w:tr w:rsidR="00057F9E" w14:paraId="5D3683D4" w14:textId="77777777" w:rsidTr="00D9568E">
        <w:tc>
          <w:tcPr>
            <w:tcW w:w="2835" w:type="dxa"/>
          </w:tcPr>
          <w:p w14:paraId="63DDF7BF" w14:textId="77777777" w:rsidR="00057F9E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5576471B" w14:textId="77777777" w:rsidR="00057F9E" w:rsidRPr="00F72167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sz w:val="16"/>
                <w:szCs w:val="16"/>
              </w:rPr>
              <w:t>CLAVE PRESUPUESTAL: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3592C627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5AC89CDC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  <w:tr w:rsidR="00057F9E" w14:paraId="130EC1F5" w14:textId="77777777" w:rsidTr="00D9568E">
        <w:tc>
          <w:tcPr>
            <w:tcW w:w="2835" w:type="dxa"/>
          </w:tcPr>
          <w:p w14:paraId="0F6C490A" w14:textId="77777777" w:rsidR="00057F9E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483AC31F" w14:textId="77777777" w:rsidR="00057F9E" w:rsidRPr="00F72167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sz w:val="16"/>
                <w:szCs w:val="16"/>
              </w:rPr>
              <w:t>PUESTO: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115C68D6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212E94CA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  <w:tr w:rsidR="00057F9E" w14:paraId="49642250" w14:textId="77777777" w:rsidTr="00D9568E">
        <w:tc>
          <w:tcPr>
            <w:tcW w:w="2835" w:type="dxa"/>
          </w:tcPr>
          <w:p w14:paraId="38338CCD" w14:textId="77777777" w:rsidR="00057F9E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2CAD622D" w14:textId="77777777" w:rsidR="00057F9E" w:rsidRPr="00F72167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sz w:val="16"/>
                <w:szCs w:val="16"/>
              </w:rPr>
              <w:t>FUNCIÓN: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129C19B0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09923767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  <w:tr w:rsidR="00057F9E" w14:paraId="7B37397C" w14:textId="77777777" w:rsidTr="00D9568E">
        <w:tc>
          <w:tcPr>
            <w:tcW w:w="2835" w:type="dxa"/>
          </w:tcPr>
          <w:p w14:paraId="2185443C" w14:textId="77777777" w:rsidR="00057F9E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10977E3A" w14:textId="77777777" w:rsidR="00057F9E" w:rsidRPr="00F72167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sz w:val="16"/>
                <w:szCs w:val="16"/>
              </w:rPr>
              <w:t>FECHA DE INGRESO: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1ED2350A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01497C6E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  <w:tr w:rsidR="00057F9E" w14:paraId="76C9AF59" w14:textId="77777777" w:rsidTr="00D9568E">
        <w:tc>
          <w:tcPr>
            <w:tcW w:w="2835" w:type="dxa"/>
          </w:tcPr>
          <w:p w14:paraId="10A54CBA" w14:textId="77777777" w:rsidR="00057F9E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307D3232" w14:textId="77777777" w:rsidR="00057F9E" w:rsidRPr="00F72167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sz w:val="16"/>
                <w:szCs w:val="16"/>
              </w:rPr>
              <w:t>ÁREA EN LA QUE LABORA: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4DFB6B99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415BB8B4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  <w:tr w:rsidR="00057F9E" w14:paraId="5E2D7EAE" w14:textId="77777777" w:rsidTr="00D9568E">
        <w:tc>
          <w:tcPr>
            <w:tcW w:w="2835" w:type="dxa"/>
          </w:tcPr>
          <w:p w14:paraId="3258E0FE" w14:textId="77777777" w:rsidR="00057F9E" w:rsidRDefault="00057F9E" w:rsidP="00D9568E">
            <w:pPr>
              <w:tabs>
                <w:tab w:val="left" w:pos="1719"/>
              </w:tabs>
              <w:ind w:right="-108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16BC4D43" w14:textId="77777777" w:rsidR="00057F9E" w:rsidRPr="00F72167" w:rsidRDefault="00057F9E" w:rsidP="00D9568E">
            <w:pPr>
              <w:tabs>
                <w:tab w:val="left" w:pos="1719"/>
              </w:tabs>
              <w:ind w:right="-108"/>
              <w:rPr>
                <w:rFonts w:ascii="Montserrat" w:eastAsia="Times New Roman" w:hAnsi="Montserrat" w:cs="Arial"/>
                <w:sz w:val="16"/>
                <w:szCs w:val="16"/>
              </w:rPr>
            </w:pPr>
            <w:r>
              <w:rPr>
                <w:rFonts w:ascii="Montserrat" w:eastAsia="Times New Roman" w:hAnsi="Montserrat" w:cs="Arial"/>
                <w:sz w:val="16"/>
                <w:szCs w:val="16"/>
              </w:rPr>
              <w:t>DEPTO. AL QUE CORRESPONDE: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50ECC6C6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  <w:p w14:paraId="2692860E" w14:textId="77777777" w:rsidR="00057F9E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sz w:val="16"/>
                <w:szCs w:val="16"/>
              </w:rPr>
            </w:pPr>
          </w:p>
        </w:tc>
      </w:tr>
    </w:tbl>
    <w:p w14:paraId="1261D0E0" w14:textId="77777777" w:rsidR="00057F9E" w:rsidRDefault="00057F9E" w:rsidP="00057F9E">
      <w:pPr>
        <w:tabs>
          <w:tab w:val="left" w:pos="1719"/>
        </w:tabs>
        <w:spacing w:after="0" w:line="240" w:lineRule="auto"/>
        <w:ind w:right="191"/>
        <w:jc w:val="center"/>
        <w:rPr>
          <w:rFonts w:ascii="Montserrat" w:eastAsia="Times New Roman" w:hAnsi="Montserrat" w:cs="Arial"/>
          <w:b/>
          <w:sz w:val="16"/>
          <w:szCs w:val="16"/>
        </w:rPr>
      </w:pPr>
    </w:p>
    <w:p w14:paraId="4D96D7EC" w14:textId="77777777" w:rsidR="00057F9E" w:rsidRDefault="00057F9E" w:rsidP="00057F9E">
      <w:pPr>
        <w:tabs>
          <w:tab w:val="left" w:pos="1719"/>
        </w:tabs>
        <w:spacing w:after="0" w:line="240" w:lineRule="auto"/>
        <w:ind w:right="191"/>
        <w:jc w:val="center"/>
        <w:rPr>
          <w:rFonts w:ascii="Montserrat" w:eastAsia="Times New Roman" w:hAnsi="Montserrat" w:cs="Arial"/>
          <w:b/>
          <w:sz w:val="16"/>
          <w:szCs w:val="16"/>
        </w:rPr>
      </w:pPr>
    </w:p>
    <w:p w14:paraId="2EE65B91" w14:textId="77777777" w:rsidR="00057F9E" w:rsidRDefault="00057F9E" w:rsidP="00057F9E">
      <w:pPr>
        <w:tabs>
          <w:tab w:val="left" w:pos="1719"/>
        </w:tabs>
        <w:spacing w:after="0" w:line="240" w:lineRule="auto"/>
        <w:ind w:right="191"/>
        <w:jc w:val="center"/>
        <w:rPr>
          <w:rFonts w:ascii="Montserrat" w:eastAsia="Times New Roman" w:hAnsi="Montserrat" w:cs="Arial"/>
          <w:b/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5"/>
        <w:gridCol w:w="1704"/>
        <w:gridCol w:w="255"/>
        <w:gridCol w:w="377"/>
        <w:gridCol w:w="1739"/>
        <w:gridCol w:w="357"/>
        <w:gridCol w:w="1654"/>
        <w:gridCol w:w="471"/>
      </w:tblGrid>
      <w:tr w:rsidR="00057F9E" w14:paraId="5A34C780" w14:textId="77777777" w:rsidTr="00460272">
        <w:tc>
          <w:tcPr>
            <w:tcW w:w="1585" w:type="dxa"/>
          </w:tcPr>
          <w:p w14:paraId="5653938E" w14:textId="77777777" w:rsidR="00057F9E" w:rsidRPr="002803F7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</w:pPr>
            <w:r w:rsidRPr="002803F7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>JORNADAS</w:t>
            </w:r>
          </w:p>
        </w:tc>
        <w:tc>
          <w:tcPr>
            <w:tcW w:w="1704" w:type="dxa"/>
          </w:tcPr>
          <w:p w14:paraId="5F508C2B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DIURNA</w:t>
            </w: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01E48CE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1FE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39" w:type="dxa"/>
            <w:tcBorders>
              <w:left w:val="single" w:sz="4" w:space="0" w:color="auto"/>
              <w:right w:val="single" w:sz="4" w:space="0" w:color="auto"/>
            </w:tcBorders>
          </w:tcPr>
          <w:p w14:paraId="5013B7DE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MIXTA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9B23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14:paraId="4A295F3D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ESPECIAL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729D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460272" w14:paraId="529E404A" w14:textId="77777777" w:rsidTr="00460272">
        <w:tc>
          <w:tcPr>
            <w:tcW w:w="1585" w:type="dxa"/>
          </w:tcPr>
          <w:p w14:paraId="12AC8A21" w14:textId="77777777" w:rsidR="00460272" w:rsidRDefault="00460272" w:rsidP="00460272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3D663562" w14:textId="77777777" w:rsidR="00656391" w:rsidRPr="00FB31FD" w:rsidRDefault="00656391" w:rsidP="00460272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04" w:type="dxa"/>
          </w:tcPr>
          <w:p w14:paraId="151AC9D8" w14:textId="77777777" w:rsidR="00460272" w:rsidRPr="00FB31FD" w:rsidRDefault="00460272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255" w:type="dxa"/>
          </w:tcPr>
          <w:p w14:paraId="3FBE23C2" w14:textId="77777777" w:rsidR="00460272" w:rsidRPr="00FB31FD" w:rsidRDefault="00460272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</w:tcBorders>
          </w:tcPr>
          <w:p w14:paraId="7C6E9D78" w14:textId="77777777" w:rsidR="00460272" w:rsidRPr="00FB31FD" w:rsidRDefault="00460272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39" w:type="dxa"/>
            <w:tcBorders>
              <w:left w:val="nil"/>
            </w:tcBorders>
          </w:tcPr>
          <w:p w14:paraId="3A9BF630" w14:textId="77777777" w:rsidR="00460272" w:rsidRPr="00FB31FD" w:rsidRDefault="00460272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14:paraId="0C405101" w14:textId="77777777" w:rsidR="00460272" w:rsidRPr="00FB31FD" w:rsidRDefault="00460272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A70445E" w14:textId="77777777" w:rsidR="00460272" w:rsidRPr="00FB31FD" w:rsidRDefault="00460272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</w:tcPr>
          <w:p w14:paraId="5FFB9C0B" w14:textId="77777777" w:rsidR="00460272" w:rsidRPr="00FB31FD" w:rsidRDefault="00460272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057F9E" w14:paraId="535E8CEF" w14:textId="77777777" w:rsidTr="00460272">
        <w:tc>
          <w:tcPr>
            <w:tcW w:w="1585" w:type="dxa"/>
          </w:tcPr>
          <w:p w14:paraId="35D66ADE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04" w:type="dxa"/>
          </w:tcPr>
          <w:p w14:paraId="7DCE99AA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255" w:type="dxa"/>
          </w:tcPr>
          <w:p w14:paraId="79EA18D9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77" w:type="dxa"/>
            <w:tcBorders>
              <w:bottom w:val="single" w:sz="4" w:space="0" w:color="auto"/>
            </w:tcBorders>
          </w:tcPr>
          <w:p w14:paraId="24C8340C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39" w:type="dxa"/>
          </w:tcPr>
          <w:p w14:paraId="2F816389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14:paraId="11D45AEF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54" w:type="dxa"/>
          </w:tcPr>
          <w:p w14:paraId="1AB14656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</w:tcPr>
          <w:p w14:paraId="1DE41DF9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057F9E" w14:paraId="7A90CD87" w14:textId="77777777" w:rsidTr="00460272">
        <w:tc>
          <w:tcPr>
            <w:tcW w:w="1585" w:type="dxa"/>
          </w:tcPr>
          <w:p w14:paraId="6D517E7E" w14:textId="77777777" w:rsidR="00057F9E" w:rsidRPr="002803F7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</w:pPr>
            <w:r w:rsidRPr="002803F7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 xml:space="preserve">TIPO DE </w:t>
            </w:r>
          </w:p>
        </w:tc>
        <w:tc>
          <w:tcPr>
            <w:tcW w:w="1704" w:type="dxa"/>
          </w:tcPr>
          <w:p w14:paraId="6A6EA786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BASE</w:t>
            </w: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21DB458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6B1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39" w:type="dxa"/>
            <w:tcBorders>
              <w:left w:val="single" w:sz="4" w:space="0" w:color="auto"/>
              <w:right w:val="single" w:sz="4" w:space="0" w:color="auto"/>
            </w:tcBorders>
          </w:tcPr>
          <w:p w14:paraId="631C5C28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REGULARIZADO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BCA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</w:tcPr>
          <w:p w14:paraId="23505562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FORMALIZADO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1A3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057F9E" w14:paraId="2438A138" w14:textId="77777777" w:rsidTr="00460272">
        <w:tc>
          <w:tcPr>
            <w:tcW w:w="1585" w:type="dxa"/>
          </w:tcPr>
          <w:p w14:paraId="2029A2CA" w14:textId="77777777" w:rsidR="00057F9E" w:rsidRPr="002803F7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</w:pPr>
            <w:r w:rsidRPr="002803F7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>TRABAJADOR</w:t>
            </w:r>
          </w:p>
        </w:tc>
        <w:tc>
          <w:tcPr>
            <w:tcW w:w="1704" w:type="dxa"/>
          </w:tcPr>
          <w:p w14:paraId="7856E4D7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255" w:type="dxa"/>
          </w:tcPr>
          <w:p w14:paraId="3895F48E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bottom w:val="single" w:sz="4" w:space="0" w:color="auto"/>
            </w:tcBorders>
          </w:tcPr>
          <w:p w14:paraId="6BD3CD84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39" w:type="dxa"/>
          </w:tcPr>
          <w:p w14:paraId="37802A4E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single" w:sz="4" w:space="0" w:color="auto"/>
            </w:tcBorders>
          </w:tcPr>
          <w:p w14:paraId="4AE3B4CC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54" w:type="dxa"/>
          </w:tcPr>
          <w:p w14:paraId="1C9BD45F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</w:tcBorders>
          </w:tcPr>
          <w:p w14:paraId="212F0752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057F9E" w14:paraId="5463E9E4" w14:textId="77777777" w:rsidTr="00460272">
        <w:tc>
          <w:tcPr>
            <w:tcW w:w="1585" w:type="dxa"/>
          </w:tcPr>
          <w:p w14:paraId="2B8D9F50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04" w:type="dxa"/>
          </w:tcPr>
          <w:p w14:paraId="73257BDA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HOMOLOGADO</w:t>
            </w: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000D5874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02B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739" w:type="dxa"/>
            <w:tcBorders>
              <w:left w:val="single" w:sz="4" w:space="0" w:color="auto"/>
            </w:tcBorders>
          </w:tcPr>
          <w:p w14:paraId="7903F3AC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57" w:type="dxa"/>
          </w:tcPr>
          <w:p w14:paraId="27A801DA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54" w:type="dxa"/>
          </w:tcPr>
          <w:p w14:paraId="735BBF1D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471" w:type="dxa"/>
          </w:tcPr>
          <w:p w14:paraId="21BFC136" w14:textId="77777777" w:rsidR="00057F9E" w:rsidRPr="00FB31FD" w:rsidRDefault="00057F9E" w:rsidP="00D9568E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</w:tbl>
    <w:p w14:paraId="1810AF4A" w14:textId="77777777" w:rsidR="00057F9E" w:rsidRDefault="00057F9E" w:rsidP="00057F9E">
      <w:pPr>
        <w:tabs>
          <w:tab w:val="left" w:pos="1719"/>
        </w:tabs>
        <w:spacing w:after="0" w:line="240" w:lineRule="auto"/>
        <w:ind w:right="191"/>
        <w:jc w:val="center"/>
        <w:rPr>
          <w:rFonts w:ascii="Montserrat" w:eastAsia="Times New Roman" w:hAnsi="Montserrat" w:cs="Arial"/>
          <w:b/>
          <w:sz w:val="16"/>
          <w:szCs w:val="16"/>
        </w:rPr>
      </w:pPr>
    </w:p>
    <w:p w14:paraId="446308EF" w14:textId="77777777" w:rsidR="00057F9E" w:rsidRPr="00B30E83" w:rsidRDefault="00057F9E" w:rsidP="00057F9E">
      <w:pPr>
        <w:tabs>
          <w:tab w:val="left" w:pos="1719"/>
        </w:tabs>
        <w:spacing w:after="0" w:line="240" w:lineRule="auto"/>
        <w:ind w:right="191"/>
        <w:jc w:val="center"/>
        <w:rPr>
          <w:rFonts w:ascii="Montserrat" w:eastAsia="Times New Roman" w:hAnsi="Montserrat" w:cs="Arial"/>
          <w:b/>
          <w:sz w:val="16"/>
          <w:szCs w:val="16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1567"/>
        <w:gridCol w:w="1487"/>
        <w:gridCol w:w="1549"/>
        <w:gridCol w:w="1607"/>
      </w:tblGrid>
      <w:tr w:rsidR="00656391" w14:paraId="2DC4668A" w14:textId="77777777" w:rsidTr="008D5FB4">
        <w:trPr>
          <w:trHeight w:val="274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9D59C" w14:textId="16EE869B" w:rsidR="00656391" w:rsidRPr="00656391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VACACIONES DEL PRIMER PERIODO</w:t>
            </w:r>
            <w:r>
              <w:rPr>
                <w:rFonts w:ascii="Montserrat" w:eastAsia="Times New Roman" w:hAnsi="Montserrat" w:cs="Arial"/>
                <w:sz w:val="16"/>
                <w:szCs w:val="16"/>
              </w:rPr>
              <w:t xml:space="preserve"> </w:t>
            </w:r>
            <w:r w:rsidRPr="00AF35C7">
              <w:rPr>
                <w:rFonts w:ascii="Montserrat" w:eastAsia="Times New Roman" w:hAnsi="Montserrat" w:cs="Arial"/>
                <w:sz w:val="16"/>
                <w:szCs w:val="16"/>
              </w:rPr>
              <w:t>PRIMERA OPCIÓN</w:t>
            </w:r>
            <w:r>
              <w:rPr>
                <w:rFonts w:ascii="Montserrat" w:eastAsia="Times New Roman" w:hAnsi="Montserrat" w:cs="Arial"/>
                <w:sz w:val="16"/>
                <w:szCs w:val="16"/>
              </w:rPr>
              <w:t>:</w:t>
            </w:r>
          </w:p>
        </w:tc>
      </w:tr>
      <w:tr w:rsidR="00057F9E" w14:paraId="156764BB" w14:textId="77777777" w:rsidTr="008D5FB4">
        <w:tc>
          <w:tcPr>
            <w:tcW w:w="821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162FD8" w14:textId="77777777" w:rsidR="00057F9E" w:rsidRDefault="00057F9E" w:rsidP="00035E13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2"/>
                <w:szCs w:val="12"/>
              </w:rPr>
            </w:pPr>
          </w:p>
          <w:p w14:paraId="22363A4D" w14:textId="77777777" w:rsidR="00057F9E" w:rsidRDefault="00057F9E" w:rsidP="00035E13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2"/>
                <w:szCs w:val="12"/>
              </w:rPr>
            </w:pPr>
          </w:p>
        </w:tc>
      </w:tr>
      <w:tr w:rsidR="00656391" w14:paraId="7FB59A6E" w14:textId="77777777" w:rsidTr="008D5FB4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44E1D" w14:textId="08A2CC12" w:rsidR="00656391" w:rsidRPr="00656391" w:rsidRDefault="00656391" w:rsidP="00035E13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</w:pPr>
            <w:r w:rsidRPr="00656391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>SOLO EN CASO DE NO AUTORIZARSE LA OPCIÓN SELECCIONADA</w:t>
            </w:r>
            <w:r w:rsidR="008D5FB4">
              <w:rPr>
                <w:rFonts w:ascii="Montserrat" w:eastAsia="Times New Roman" w:hAnsi="Montserrat" w:cs="Arial"/>
                <w:b/>
                <w:bCs/>
                <w:sz w:val="16"/>
                <w:szCs w:val="16"/>
              </w:rPr>
              <w:t xml:space="preserve"> PARA EL PRIMER PERIODO</w:t>
            </w:r>
          </w:p>
        </w:tc>
      </w:tr>
      <w:tr w:rsidR="00656391" w14:paraId="551B4EC3" w14:textId="77777777" w:rsidTr="008D5FB4">
        <w:tc>
          <w:tcPr>
            <w:tcW w:w="506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4F25D60" w14:textId="50970671" w:rsidR="00656391" w:rsidRPr="00AF35C7" w:rsidRDefault="00E231DD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B31FD">
              <w:rPr>
                <w:rFonts w:ascii="Montserrat" w:eastAsia="Times New Roman" w:hAnsi="Montserrat" w:cs="Arial"/>
                <w:sz w:val="16"/>
                <w:szCs w:val="16"/>
              </w:rPr>
              <w:t>VACACIONES DEL PRIMER PERIODO</w:t>
            </w:r>
            <w:r>
              <w:rPr>
                <w:rFonts w:ascii="Montserrat" w:eastAsia="Times New Roman" w:hAnsi="Montserrat" w:cs="Arial"/>
                <w:sz w:val="16"/>
                <w:szCs w:val="16"/>
              </w:rPr>
              <w:t xml:space="preserve"> </w:t>
            </w:r>
            <w:r w:rsidR="00656391" w:rsidRPr="00AF35C7">
              <w:rPr>
                <w:rFonts w:ascii="Montserrat" w:eastAsia="Times New Roman" w:hAnsi="Montserrat" w:cs="Arial"/>
                <w:sz w:val="16"/>
                <w:szCs w:val="16"/>
              </w:rPr>
              <w:t>SEGUNDA OPCIÓN: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0F52FFA" w14:textId="77777777" w:rsidR="00656391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2"/>
                <w:szCs w:val="12"/>
              </w:rPr>
            </w:pPr>
          </w:p>
        </w:tc>
        <w:tc>
          <w:tcPr>
            <w:tcW w:w="1607" w:type="dxa"/>
            <w:tcBorders>
              <w:bottom w:val="single" w:sz="4" w:space="0" w:color="auto"/>
              <w:right w:val="single" w:sz="4" w:space="0" w:color="auto"/>
            </w:tcBorders>
          </w:tcPr>
          <w:p w14:paraId="293E464A" w14:textId="77777777" w:rsidR="00656391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2"/>
                <w:szCs w:val="12"/>
              </w:rPr>
            </w:pPr>
          </w:p>
        </w:tc>
      </w:tr>
      <w:tr w:rsidR="00656391" w14:paraId="50DF28F6" w14:textId="77777777" w:rsidTr="008D5FB4">
        <w:tc>
          <w:tcPr>
            <w:tcW w:w="2007" w:type="dxa"/>
            <w:tcBorders>
              <w:top w:val="single" w:sz="4" w:space="0" w:color="auto"/>
            </w:tcBorders>
          </w:tcPr>
          <w:p w14:paraId="13A96C6E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65B1666A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61B2E206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2695E124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5EEAD733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724EB769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656391" w14:paraId="702016C9" w14:textId="77777777" w:rsidTr="008D5FB4">
        <w:tc>
          <w:tcPr>
            <w:tcW w:w="3574" w:type="dxa"/>
            <w:gridSpan w:val="2"/>
          </w:tcPr>
          <w:p w14:paraId="1C333BE9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7107F">
              <w:rPr>
                <w:rFonts w:ascii="Montserrat" w:eastAsia="Times New Roman" w:hAnsi="Montserrat" w:cs="Arial"/>
                <w:sz w:val="16"/>
                <w:szCs w:val="16"/>
              </w:rPr>
              <w:t>SOLICITA:</w:t>
            </w:r>
          </w:p>
        </w:tc>
        <w:tc>
          <w:tcPr>
            <w:tcW w:w="1487" w:type="dxa"/>
          </w:tcPr>
          <w:p w14:paraId="748E2B9D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156" w:type="dxa"/>
            <w:gridSpan w:val="2"/>
          </w:tcPr>
          <w:p w14:paraId="0D2C1B4D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7107F">
              <w:rPr>
                <w:rFonts w:ascii="Montserrat" w:eastAsia="Times New Roman" w:hAnsi="Montserrat" w:cs="Arial"/>
                <w:sz w:val="16"/>
                <w:szCs w:val="16"/>
              </w:rPr>
              <w:t>AUTORIZA:</w:t>
            </w:r>
          </w:p>
        </w:tc>
      </w:tr>
      <w:tr w:rsidR="00656391" w14:paraId="36B830B8" w14:textId="77777777" w:rsidTr="008D5FB4">
        <w:tc>
          <w:tcPr>
            <w:tcW w:w="2007" w:type="dxa"/>
            <w:tcBorders>
              <w:bottom w:val="single" w:sz="4" w:space="0" w:color="auto"/>
            </w:tcBorders>
          </w:tcPr>
          <w:p w14:paraId="1A17179B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02F14F15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7E738DD3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3214D682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  <w:p w14:paraId="6476178F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487" w:type="dxa"/>
          </w:tcPr>
          <w:p w14:paraId="2172BD17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49CCE3A9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446AF19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656391" w14:paraId="2211F5FD" w14:textId="77777777" w:rsidTr="008D5FB4">
        <w:tc>
          <w:tcPr>
            <w:tcW w:w="3574" w:type="dxa"/>
            <w:gridSpan w:val="2"/>
            <w:tcBorders>
              <w:top w:val="single" w:sz="4" w:space="0" w:color="auto"/>
            </w:tcBorders>
          </w:tcPr>
          <w:p w14:paraId="5331C621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7107F">
              <w:rPr>
                <w:rFonts w:ascii="Montserrat" w:eastAsia="Times New Roman" w:hAnsi="Montserrat" w:cs="Arial"/>
                <w:sz w:val="16"/>
                <w:szCs w:val="16"/>
              </w:rPr>
              <w:t>NOMBRE Y FIRMA DEL TRABAJADOR</w:t>
            </w:r>
          </w:p>
        </w:tc>
        <w:tc>
          <w:tcPr>
            <w:tcW w:w="1487" w:type="dxa"/>
          </w:tcPr>
          <w:p w14:paraId="378ABE2D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156" w:type="dxa"/>
            <w:gridSpan w:val="2"/>
            <w:tcBorders>
              <w:top w:val="single" w:sz="4" w:space="0" w:color="auto"/>
            </w:tcBorders>
          </w:tcPr>
          <w:p w14:paraId="60AE842F" w14:textId="6853EF38" w:rsidR="00656391" w:rsidRPr="00F7107F" w:rsidRDefault="00656391" w:rsidP="00656391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7107F">
              <w:rPr>
                <w:rFonts w:ascii="Montserrat" w:eastAsia="Times New Roman" w:hAnsi="Montserrat" w:cs="Arial"/>
                <w:sz w:val="16"/>
                <w:szCs w:val="16"/>
              </w:rPr>
              <w:t>NOMBRE,</w:t>
            </w:r>
            <w:r w:rsidR="002803F7">
              <w:rPr>
                <w:rFonts w:ascii="Montserrat" w:eastAsia="Times New Roman" w:hAnsi="Montserrat" w:cs="Arial"/>
                <w:sz w:val="16"/>
                <w:szCs w:val="16"/>
              </w:rPr>
              <w:t xml:space="preserve"> </w:t>
            </w:r>
            <w:r w:rsidRPr="00F7107F">
              <w:rPr>
                <w:rFonts w:ascii="Montserrat" w:eastAsia="Times New Roman" w:hAnsi="Montserrat" w:cs="Arial"/>
                <w:sz w:val="16"/>
                <w:szCs w:val="16"/>
              </w:rPr>
              <w:t>FIRMA Y CARGO</w:t>
            </w:r>
          </w:p>
        </w:tc>
      </w:tr>
      <w:tr w:rsidR="00656391" w14:paraId="34D49307" w14:textId="77777777" w:rsidTr="008D5FB4">
        <w:tc>
          <w:tcPr>
            <w:tcW w:w="2007" w:type="dxa"/>
          </w:tcPr>
          <w:p w14:paraId="2616A881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567" w:type="dxa"/>
          </w:tcPr>
          <w:p w14:paraId="4E4B1C2D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487" w:type="dxa"/>
          </w:tcPr>
          <w:p w14:paraId="3284D6D8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D32F6E9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17370557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656391" w14:paraId="701E2A45" w14:textId="77777777" w:rsidTr="008D5FB4">
        <w:tc>
          <w:tcPr>
            <w:tcW w:w="2007" w:type="dxa"/>
          </w:tcPr>
          <w:p w14:paraId="5A1944C4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7107F">
              <w:rPr>
                <w:rFonts w:ascii="Montserrat" w:eastAsia="Times New Roman" w:hAnsi="Montserrat" w:cs="Arial"/>
                <w:sz w:val="16"/>
                <w:szCs w:val="16"/>
              </w:rPr>
              <w:t>FECHA:             /         /</w:t>
            </w:r>
          </w:p>
        </w:tc>
        <w:tc>
          <w:tcPr>
            <w:tcW w:w="1567" w:type="dxa"/>
          </w:tcPr>
          <w:p w14:paraId="166FE926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right w:val="single" w:sz="4" w:space="0" w:color="auto"/>
            </w:tcBorders>
          </w:tcPr>
          <w:p w14:paraId="5E501764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4732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</w:tr>
      <w:tr w:rsidR="00656391" w14:paraId="48B0C30F" w14:textId="77777777" w:rsidTr="008D5FB4">
        <w:tc>
          <w:tcPr>
            <w:tcW w:w="2007" w:type="dxa"/>
          </w:tcPr>
          <w:p w14:paraId="5048827D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567" w:type="dxa"/>
          </w:tcPr>
          <w:p w14:paraId="08C2E522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1487" w:type="dxa"/>
          </w:tcPr>
          <w:p w14:paraId="37DCF629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both"/>
              <w:rPr>
                <w:rFonts w:ascii="Montserrat" w:eastAsia="Times New Roman" w:hAnsi="Montserrat" w:cs="Arial"/>
                <w:sz w:val="16"/>
                <w:szCs w:val="16"/>
              </w:rPr>
            </w:pPr>
          </w:p>
        </w:tc>
        <w:tc>
          <w:tcPr>
            <w:tcW w:w="3156" w:type="dxa"/>
            <w:gridSpan w:val="2"/>
            <w:tcBorders>
              <w:top w:val="single" w:sz="4" w:space="0" w:color="auto"/>
            </w:tcBorders>
          </w:tcPr>
          <w:p w14:paraId="32DC4E33" w14:textId="77777777" w:rsidR="00656391" w:rsidRPr="00F7107F" w:rsidRDefault="00656391" w:rsidP="00656391">
            <w:pPr>
              <w:tabs>
                <w:tab w:val="left" w:pos="1719"/>
              </w:tabs>
              <w:ind w:right="191"/>
              <w:jc w:val="center"/>
              <w:rPr>
                <w:rFonts w:ascii="Montserrat" w:eastAsia="Times New Roman" w:hAnsi="Montserrat" w:cs="Arial"/>
                <w:sz w:val="16"/>
                <w:szCs w:val="16"/>
              </w:rPr>
            </w:pPr>
            <w:r w:rsidRPr="00F7107F">
              <w:rPr>
                <w:rFonts w:ascii="Montserrat" w:eastAsia="Times New Roman" w:hAnsi="Montserrat" w:cs="Arial"/>
                <w:sz w:val="16"/>
                <w:szCs w:val="16"/>
              </w:rPr>
              <w:t>OPCIÓN AUTORIZADA</w:t>
            </w:r>
          </w:p>
        </w:tc>
      </w:tr>
    </w:tbl>
    <w:p w14:paraId="2E49132C" w14:textId="013F763E" w:rsidR="00E654FB" w:rsidRPr="00707CA5" w:rsidRDefault="00035E13" w:rsidP="00EF541B">
      <w:pPr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br w:type="textWrapping" w:clear="all"/>
      </w:r>
    </w:p>
    <w:sectPr w:rsidR="00E654FB" w:rsidRPr="00707CA5" w:rsidSect="00F95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702" w:right="1701" w:bottom="1276" w:left="1418" w:header="720" w:footer="1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A1B45" w14:textId="77777777" w:rsidR="00B351A9" w:rsidRDefault="00B351A9" w:rsidP="00023DBF">
      <w:pPr>
        <w:spacing w:after="0" w:line="240" w:lineRule="auto"/>
      </w:pPr>
      <w:r>
        <w:separator/>
      </w:r>
    </w:p>
  </w:endnote>
  <w:endnote w:type="continuationSeparator" w:id="0">
    <w:p w14:paraId="619655EC" w14:textId="77777777" w:rsidR="00B351A9" w:rsidRDefault="00B351A9" w:rsidP="0002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82DA" w14:textId="77777777" w:rsidR="00972807" w:rsidRDefault="0097280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AEEC7" w14:textId="77777777" w:rsidR="00143BE0" w:rsidRDefault="00143BE0" w:rsidP="00143BE0">
    <w:pPr>
      <w:pStyle w:val="Piedep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3</w:t>
    </w:r>
    <w:r>
      <w:rPr>
        <w:caps/>
        <w:color w:val="4472C4" w:themeColor="accent1"/>
      </w:rPr>
      <w:fldChar w:fldCharType="end"/>
    </w:r>
  </w:p>
  <w:p w14:paraId="42373072" w14:textId="1958CA49" w:rsidR="00143BE0" w:rsidRPr="002933EA" w:rsidRDefault="00972807" w:rsidP="00143BE0">
    <w:pPr>
      <w:tabs>
        <w:tab w:val="left" w:pos="1971"/>
      </w:tabs>
      <w:ind w:right="333"/>
      <w:jc w:val="both"/>
      <w:rPr>
        <w:rFonts w:ascii="Montserrat" w:hAnsi="Montserrat" w:cs="Verdana"/>
        <w:sz w:val="16"/>
        <w:szCs w:val="16"/>
      </w:rPr>
    </w:pPr>
    <w:r>
      <w:rPr>
        <w:rFonts w:ascii="Montserrat" w:hAnsi="Montserrat" w:cs="Verdana"/>
        <w:sz w:val="16"/>
        <w:szCs w:val="16"/>
      </w:rPr>
      <w:t>AER*</w:t>
    </w:r>
    <w:r w:rsidR="00143BE0">
      <w:rPr>
        <w:rFonts w:ascii="Montserrat" w:hAnsi="Montserrat" w:cs="Verdana"/>
        <w:sz w:val="16"/>
        <w:szCs w:val="16"/>
      </w:rPr>
      <w:t>GMCM</w:t>
    </w:r>
    <w:r w:rsidR="00143BE0" w:rsidRPr="00827178">
      <w:rPr>
        <w:rFonts w:ascii="Montserrat" w:hAnsi="Montserrat" w:cs="Verdana"/>
        <w:sz w:val="16"/>
        <w:szCs w:val="16"/>
      </w:rPr>
      <w:t>*</w:t>
    </w:r>
    <w:proofErr w:type="spellStart"/>
    <w:r w:rsidR="00143BE0" w:rsidRPr="00827178">
      <w:rPr>
        <w:rFonts w:ascii="Montserrat" w:hAnsi="Montserrat" w:cs="Verdana"/>
        <w:sz w:val="16"/>
        <w:szCs w:val="16"/>
      </w:rPr>
      <w:t>bicr</w:t>
    </w:r>
    <w:proofErr w:type="spellEnd"/>
    <w:r w:rsidR="00143BE0" w:rsidRPr="00827178">
      <w:rPr>
        <w:rFonts w:ascii="Montserrat" w:hAnsi="Montserrat" w:cs="Verdana"/>
        <w:sz w:val="16"/>
        <w:szCs w:val="16"/>
      </w:rPr>
      <w:t>*</w:t>
    </w:r>
    <w:proofErr w:type="spellStart"/>
    <w:r w:rsidR="00143BE0">
      <w:rPr>
        <w:rFonts w:ascii="Montserrat" w:hAnsi="Montserrat" w:cs="Verdana"/>
        <w:sz w:val="16"/>
        <w:szCs w:val="16"/>
      </w:rPr>
      <w:t>dap</w:t>
    </w:r>
    <w:proofErr w:type="spellEnd"/>
    <w:r w:rsidR="00143BE0">
      <w:rPr>
        <w:rFonts w:ascii="Montserrat" w:hAnsi="Montserrat" w:cs="Verdana"/>
        <w:sz w:val="16"/>
        <w:szCs w:val="16"/>
      </w:rPr>
      <w:t>*</w:t>
    </w:r>
    <w:proofErr w:type="spellStart"/>
    <w:r w:rsidR="00143BE0" w:rsidRPr="00827178">
      <w:rPr>
        <w:rFonts w:ascii="Montserrat" w:hAnsi="Montserrat" w:cs="Verdana"/>
        <w:sz w:val="16"/>
        <w:szCs w:val="16"/>
      </w:rPr>
      <w:t>hvc</w:t>
    </w:r>
    <w:proofErr w:type="spellEnd"/>
    <w:r w:rsidR="00143BE0" w:rsidRPr="00827178">
      <w:rPr>
        <w:rFonts w:ascii="Montserrat" w:hAnsi="Montserrat" w:cs="Verdana"/>
        <w:sz w:val="16"/>
        <w:szCs w:val="16"/>
      </w:rPr>
      <w:t>.</w:t>
    </w:r>
  </w:p>
  <w:p w14:paraId="6F3874AF" w14:textId="77777777" w:rsidR="00143BE0" w:rsidRPr="00922EAA" w:rsidRDefault="00143BE0" w:rsidP="00143BE0">
    <w:pPr>
      <w:spacing w:after="0" w:line="240" w:lineRule="auto"/>
      <w:ind w:right="-1"/>
      <w:rPr>
        <w:rFonts w:ascii="Montserrat" w:eastAsia="Times New Roman" w:hAnsi="Montserrat" w:cstheme="minorHAnsi"/>
        <w:bCs/>
        <w:sz w:val="20"/>
        <w:szCs w:val="20"/>
        <w:lang w:val="en-US"/>
      </w:rPr>
    </w:pPr>
    <w:r w:rsidRPr="009A17B1">
      <w:rPr>
        <w:rFonts w:ascii="Montserrat" w:eastAsia="Times New Roman" w:hAnsi="Montserrat" w:cstheme="minorHAnsi"/>
        <w:bCs/>
        <w:sz w:val="24"/>
        <w:szCs w:val="24"/>
      </w:rPr>
      <w:sym w:font="Webdings" w:char="F069"/>
    </w:r>
    <w:r w:rsidRPr="009A17B1">
      <w:rPr>
        <w:rFonts w:ascii="Montserrat" w:eastAsia="Times New Roman" w:hAnsi="Montserrat" w:cstheme="minorHAnsi"/>
        <w:bCs/>
        <w:sz w:val="18"/>
        <w:szCs w:val="18"/>
      </w:rPr>
      <w:t xml:space="preserve"> </w:t>
    </w:r>
    <w:r w:rsidRPr="009A17B1">
      <w:rPr>
        <w:rFonts w:ascii="Montserrat" w:eastAsia="Times New Roman" w:hAnsi="Montserrat" w:cstheme="minorHAnsi"/>
        <w:bCs/>
        <w:sz w:val="16"/>
        <w:szCs w:val="16"/>
      </w:rPr>
      <w:t xml:space="preserve">Calle Violetas # 401, Col. Reforma, Oaxaca de Juárez, Oaxaca. </w:t>
    </w:r>
    <w:r w:rsidRPr="00922EAA">
      <w:rPr>
        <w:rFonts w:ascii="Montserrat" w:eastAsia="Times New Roman" w:hAnsi="Montserrat" w:cstheme="minorHAnsi"/>
        <w:bCs/>
        <w:sz w:val="16"/>
        <w:szCs w:val="16"/>
        <w:lang w:val="en-US"/>
      </w:rPr>
      <w:t>C.P. 68050</w:t>
    </w:r>
  </w:p>
  <w:p w14:paraId="63E14CFE" w14:textId="77777777" w:rsidR="00143BE0" w:rsidRPr="00922EAA" w:rsidRDefault="00143BE0" w:rsidP="00143BE0">
    <w:pPr>
      <w:spacing w:after="0" w:line="240" w:lineRule="auto"/>
      <w:ind w:right="-1"/>
      <w:rPr>
        <w:rFonts w:ascii="Montserrat" w:eastAsia="Times New Roman" w:hAnsi="Montserrat" w:cstheme="minorHAnsi"/>
        <w:bCs/>
        <w:sz w:val="16"/>
        <w:szCs w:val="16"/>
        <w:lang w:val="en-US"/>
      </w:rPr>
    </w:pPr>
    <w:r w:rsidRPr="009A17B1">
      <w:rPr>
        <w:rFonts w:ascii="Montserrat" w:eastAsia="Times New Roman" w:hAnsi="Montserrat" w:cstheme="minorHAnsi"/>
        <w:bCs/>
      </w:rPr>
      <w:sym w:font="Wingdings" w:char="F02A"/>
    </w:r>
    <w:r w:rsidRPr="00922EAA">
      <w:rPr>
        <w:rFonts w:ascii="Montserrat" w:eastAsia="Times New Roman" w:hAnsi="Montserrat" w:cstheme="minorHAnsi"/>
        <w:bCs/>
        <w:lang w:val="en-US"/>
      </w:rPr>
      <w:t xml:space="preserve"> </w:t>
    </w:r>
    <w:hyperlink r:id="rId1" w:history="1">
      <w:r w:rsidRPr="00922EAA">
        <w:rPr>
          <w:rStyle w:val="Hipervnculo"/>
          <w:rFonts w:ascii="Montserrat" w:eastAsia="Times New Roman" w:hAnsi="Montserrat" w:cstheme="minorHAnsi"/>
          <w:bCs/>
          <w:sz w:val="16"/>
          <w:szCs w:val="16"/>
          <w:lang w:val="en-US"/>
        </w:rPr>
        <w:t>relabsso.2023@outlook.com</w:t>
      </w:r>
    </w:hyperlink>
  </w:p>
  <w:p w14:paraId="55538A02" w14:textId="77777777" w:rsidR="00143BE0" w:rsidRPr="00A3482B" w:rsidRDefault="00143BE0" w:rsidP="00143BE0">
    <w:pPr>
      <w:spacing w:after="0" w:line="240" w:lineRule="auto"/>
      <w:ind w:right="-1"/>
      <w:rPr>
        <w:rFonts w:ascii="Montserrat" w:eastAsia="Times New Roman" w:hAnsi="Montserrat" w:cstheme="minorHAnsi"/>
        <w:bCs/>
        <w:sz w:val="16"/>
        <w:szCs w:val="16"/>
        <w:lang w:val="en-US"/>
      </w:rPr>
    </w:pPr>
    <w:r w:rsidRPr="002549E5">
      <w:rPr>
        <w:noProof/>
      </w:rPr>
      <w:drawing>
        <wp:inline distT="0" distB="0" distL="0" distR="0" wp14:anchorId="00E2517C" wp14:editId="055CC4F6">
          <wp:extent cx="171450" cy="133350"/>
          <wp:effectExtent l="0" t="0" r="0" b="0"/>
          <wp:docPr id="1451071733" name="Imagen 1451071733" descr="Dibujo De Icono Telefono PNG ,dibujos Dibujo Telefonico, Iconos De Teléfono,  Antecedentes PNG y Vector para Descargar Gratis | Pngtre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ibujo De Icono Telefono PNG ,dibujos Dibujo Telefonico, Iconos De Teléfono,  Antecedentes PNG y Vector para Descargar Gratis | Pngtre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768" t="6912" r="10870" b="7315"/>
                  <a:stretch>
                    <a:fillRect/>
                  </a:stretch>
                </pic:blipFill>
                <pic:spPr bwMode="auto">
                  <a:xfrm>
                    <a:off x="0" y="0"/>
                    <a:ext cx="171450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3482B">
      <w:rPr>
        <w:rFonts w:ascii="Montserrat" w:eastAsia="Times New Roman" w:hAnsi="Montserrat" w:cstheme="minorHAnsi"/>
        <w:bCs/>
        <w:sz w:val="16"/>
        <w:szCs w:val="16"/>
        <w:lang w:val="en-US"/>
      </w:rPr>
      <w:t xml:space="preserve"> 9515134951</w:t>
    </w:r>
  </w:p>
  <w:p w14:paraId="181F3034" w14:textId="22237639" w:rsidR="003E7999" w:rsidRPr="003E7999" w:rsidRDefault="003E7999" w:rsidP="00CC551D">
    <w:pPr>
      <w:pStyle w:val="Piedepgina"/>
      <w:tabs>
        <w:tab w:val="clear" w:pos="4680"/>
        <w:tab w:val="clear" w:pos="9360"/>
        <w:tab w:val="left" w:pos="5670"/>
        <w:tab w:val="left" w:pos="7938"/>
      </w:tabs>
      <w:rPr>
        <w:rFonts w:ascii="Montserrat" w:hAnsi="Montserrat"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98FB" w14:textId="77777777" w:rsidR="007E22C4" w:rsidRDefault="007E22C4" w:rsidP="007E22C4">
    <w:pPr>
      <w:pStyle w:val="Piedep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1</w:t>
    </w:r>
    <w:r>
      <w:rPr>
        <w:caps/>
        <w:color w:val="4472C4" w:themeColor="accent1"/>
      </w:rPr>
      <w:fldChar w:fldCharType="end"/>
    </w:r>
  </w:p>
  <w:p w14:paraId="71F739C4" w14:textId="50A2D80D" w:rsidR="00143BE0" w:rsidRPr="002933EA" w:rsidRDefault="00972807" w:rsidP="00143BE0">
    <w:pPr>
      <w:tabs>
        <w:tab w:val="left" w:pos="1971"/>
      </w:tabs>
      <w:ind w:right="333"/>
      <w:jc w:val="both"/>
      <w:rPr>
        <w:rFonts w:ascii="Montserrat" w:hAnsi="Montserrat" w:cs="Verdana"/>
        <w:sz w:val="16"/>
        <w:szCs w:val="16"/>
      </w:rPr>
    </w:pPr>
    <w:r>
      <w:rPr>
        <w:rFonts w:ascii="Montserrat" w:hAnsi="Montserrat" w:cs="Verdana"/>
        <w:sz w:val="16"/>
        <w:szCs w:val="16"/>
      </w:rPr>
      <w:t>AER*</w:t>
    </w:r>
    <w:r w:rsidR="00143BE0">
      <w:rPr>
        <w:rFonts w:ascii="Montserrat" w:hAnsi="Montserrat" w:cs="Verdana"/>
        <w:sz w:val="16"/>
        <w:szCs w:val="16"/>
      </w:rPr>
      <w:t>GMCM</w:t>
    </w:r>
    <w:r w:rsidR="00143BE0" w:rsidRPr="00827178">
      <w:rPr>
        <w:rFonts w:ascii="Montserrat" w:hAnsi="Montserrat" w:cs="Verdana"/>
        <w:sz w:val="16"/>
        <w:szCs w:val="16"/>
      </w:rPr>
      <w:t>*</w:t>
    </w:r>
    <w:proofErr w:type="spellStart"/>
    <w:r w:rsidR="00143BE0" w:rsidRPr="00827178">
      <w:rPr>
        <w:rFonts w:ascii="Montserrat" w:hAnsi="Montserrat" w:cs="Verdana"/>
        <w:sz w:val="16"/>
        <w:szCs w:val="16"/>
      </w:rPr>
      <w:t>bicr</w:t>
    </w:r>
    <w:proofErr w:type="spellEnd"/>
    <w:r w:rsidR="00143BE0" w:rsidRPr="00827178">
      <w:rPr>
        <w:rFonts w:ascii="Montserrat" w:hAnsi="Montserrat" w:cs="Verdana"/>
        <w:sz w:val="16"/>
        <w:szCs w:val="16"/>
      </w:rPr>
      <w:t>*</w:t>
    </w:r>
    <w:proofErr w:type="spellStart"/>
    <w:r w:rsidR="00143BE0">
      <w:rPr>
        <w:rFonts w:ascii="Montserrat" w:hAnsi="Montserrat" w:cs="Verdana"/>
        <w:sz w:val="16"/>
        <w:szCs w:val="16"/>
      </w:rPr>
      <w:t>dap</w:t>
    </w:r>
    <w:proofErr w:type="spellEnd"/>
    <w:r w:rsidR="00143BE0">
      <w:rPr>
        <w:rFonts w:ascii="Montserrat" w:hAnsi="Montserrat" w:cs="Verdana"/>
        <w:sz w:val="16"/>
        <w:szCs w:val="16"/>
      </w:rPr>
      <w:t>*</w:t>
    </w:r>
    <w:proofErr w:type="spellStart"/>
    <w:r w:rsidR="00143BE0" w:rsidRPr="00827178">
      <w:rPr>
        <w:rFonts w:ascii="Montserrat" w:hAnsi="Montserrat" w:cs="Verdana"/>
        <w:sz w:val="16"/>
        <w:szCs w:val="16"/>
      </w:rPr>
      <w:t>hvc</w:t>
    </w:r>
    <w:proofErr w:type="spellEnd"/>
    <w:r w:rsidR="00143BE0" w:rsidRPr="00827178">
      <w:rPr>
        <w:rFonts w:ascii="Montserrat" w:hAnsi="Montserrat" w:cs="Verdana"/>
        <w:sz w:val="16"/>
        <w:szCs w:val="16"/>
      </w:rPr>
      <w:t>.</w:t>
    </w:r>
  </w:p>
  <w:p w14:paraId="3AAEA163" w14:textId="77777777" w:rsidR="007E22C4" w:rsidRPr="00922EAA" w:rsidRDefault="007E22C4" w:rsidP="007E22C4">
    <w:pPr>
      <w:spacing w:after="0" w:line="240" w:lineRule="auto"/>
      <w:ind w:right="-1"/>
      <w:rPr>
        <w:rFonts w:ascii="Montserrat" w:eastAsia="Times New Roman" w:hAnsi="Montserrat" w:cstheme="minorHAnsi"/>
        <w:bCs/>
        <w:sz w:val="20"/>
        <w:szCs w:val="20"/>
        <w:lang w:val="en-US"/>
      </w:rPr>
    </w:pPr>
    <w:r w:rsidRPr="009A17B1">
      <w:rPr>
        <w:rFonts w:ascii="Montserrat" w:eastAsia="Times New Roman" w:hAnsi="Montserrat" w:cstheme="minorHAnsi"/>
        <w:bCs/>
        <w:sz w:val="24"/>
        <w:szCs w:val="24"/>
      </w:rPr>
      <w:sym w:font="Webdings" w:char="F069"/>
    </w:r>
    <w:r w:rsidRPr="009A17B1">
      <w:rPr>
        <w:rFonts w:ascii="Montserrat" w:eastAsia="Times New Roman" w:hAnsi="Montserrat" w:cstheme="minorHAnsi"/>
        <w:bCs/>
        <w:sz w:val="18"/>
        <w:szCs w:val="18"/>
      </w:rPr>
      <w:t xml:space="preserve"> </w:t>
    </w:r>
    <w:r w:rsidRPr="009A17B1">
      <w:rPr>
        <w:rFonts w:ascii="Montserrat" w:eastAsia="Times New Roman" w:hAnsi="Montserrat" w:cstheme="minorHAnsi"/>
        <w:bCs/>
        <w:sz w:val="16"/>
        <w:szCs w:val="16"/>
      </w:rPr>
      <w:t xml:space="preserve">Calle Violetas # 401, Col. Reforma, Oaxaca de Juárez, Oaxaca. </w:t>
    </w:r>
    <w:r w:rsidRPr="00922EAA">
      <w:rPr>
        <w:rFonts w:ascii="Montserrat" w:eastAsia="Times New Roman" w:hAnsi="Montserrat" w:cstheme="minorHAnsi"/>
        <w:bCs/>
        <w:sz w:val="16"/>
        <w:szCs w:val="16"/>
        <w:lang w:val="en-US"/>
      </w:rPr>
      <w:t>C.P. 68050</w:t>
    </w:r>
  </w:p>
  <w:p w14:paraId="58722263" w14:textId="77777777" w:rsidR="007E22C4" w:rsidRPr="00922EAA" w:rsidRDefault="007E22C4" w:rsidP="007E22C4">
    <w:pPr>
      <w:spacing w:after="0" w:line="240" w:lineRule="auto"/>
      <w:ind w:right="-1"/>
      <w:rPr>
        <w:rFonts w:ascii="Montserrat" w:eastAsia="Times New Roman" w:hAnsi="Montserrat" w:cstheme="minorHAnsi"/>
        <w:bCs/>
        <w:sz w:val="16"/>
        <w:szCs w:val="16"/>
        <w:lang w:val="en-US"/>
      </w:rPr>
    </w:pPr>
    <w:r w:rsidRPr="009A17B1">
      <w:rPr>
        <w:rFonts w:ascii="Montserrat" w:eastAsia="Times New Roman" w:hAnsi="Montserrat" w:cstheme="minorHAnsi"/>
        <w:bCs/>
      </w:rPr>
      <w:sym w:font="Wingdings" w:char="F02A"/>
    </w:r>
    <w:r w:rsidRPr="00922EAA">
      <w:rPr>
        <w:rFonts w:ascii="Montserrat" w:eastAsia="Times New Roman" w:hAnsi="Montserrat" w:cstheme="minorHAnsi"/>
        <w:bCs/>
        <w:lang w:val="en-US"/>
      </w:rPr>
      <w:t xml:space="preserve"> </w:t>
    </w:r>
    <w:hyperlink r:id="rId1" w:history="1">
      <w:r w:rsidRPr="00922EAA">
        <w:rPr>
          <w:rStyle w:val="Hipervnculo"/>
          <w:rFonts w:ascii="Montserrat" w:eastAsia="Times New Roman" w:hAnsi="Montserrat" w:cstheme="minorHAnsi"/>
          <w:bCs/>
          <w:sz w:val="16"/>
          <w:szCs w:val="16"/>
          <w:lang w:val="en-US"/>
        </w:rPr>
        <w:t>relabsso.2023@outlook.com</w:t>
      </w:r>
    </w:hyperlink>
  </w:p>
  <w:p w14:paraId="2D9E1E7C" w14:textId="77777777" w:rsidR="007E22C4" w:rsidRPr="00A3482B" w:rsidRDefault="007E22C4" w:rsidP="007E22C4">
    <w:pPr>
      <w:spacing w:after="0" w:line="240" w:lineRule="auto"/>
      <w:ind w:right="-1"/>
      <w:rPr>
        <w:rFonts w:ascii="Montserrat" w:eastAsia="Times New Roman" w:hAnsi="Montserrat" w:cstheme="minorHAnsi"/>
        <w:bCs/>
        <w:sz w:val="16"/>
        <w:szCs w:val="16"/>
        <w:lang w:val="en-US"/>
      </w:rPr>
    </w:pPr>
    <w:r w:rsidRPr="002549E5">
      <w:rPr>
        <w:noProof/>
      </w:rPr>
      <w:drawing>
        <wp:inline distT="0" distB="0" distL="0" distR="0" wp14:anchorId="260451D1" wp14:editId="0EC37F71">
          <wp:extent cx="171450" cy="133350"/>
          <wp:effectExtent l="0" t="0" r="0" b="0"/>
          <wp:docPr id="872585339" name="Imagen 872585339" descr="Dibujo De Icono Telefono PNG ,dibujos Dibujo Telefonico, Iconos De Teléfono,  Antecedentes PNG y Vector para Descargar Gratis | Pngtre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ibujo De Icono Telefono PNG ,dibujos Dibujo Telefonico, Iconos De Teléfono,  Antecedentes PNG y Vector para Descargar Gratis | Pngtre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768" t="6912" r="10870" b="7315"/>
                  <a:stretch>
                    <a:fillRect/>
                  </a:stretch>
                </pic:blipFill>
                <pic:spPr bwMode="auto">
                  <a:xfrm>
                    <a:off x="0" y="0"/>
                    <a:ext cx="171450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3482B">
      <w:rPr>
        <w:rFonts w:ascii="Montserrat" w:eastAsia="Times New Roman" w:hAnsi="Montserrat" w:cstheme="minorHAnsi"/>
        <w:bCs/>
        <w:sz w:val="16"/>
        <w:szCs w:val="16"/>
        <w:lang w:val="en-US"/>
      </w:rPr>
      <w:t xml:space="preserve"> 9515134951</w:t>
    </w:r>
  </w:p>
  <w:p w14:paraId="4BBCB4EE" w14:textId="77777777" w:rsidR="00AD1D48" w:rsidRDefault="00AD1D48" w:rsidP="00AD1D48">
    <w:pPr>
      <w:spacing w:after="0" w:line="240" w:lineRule="auto"/>
      <w:ind w:right="-1"/>
      <w:rPr>
        <w:rFonts w:ascii="Montserrat" w:eastAsia="Times New Roman" w:hAnsi="Montserrat" w:cstheme="minorHAnsi"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5F479" w14:textId="77777777" w:rsidR="00B351A9" w:rsidRDefault="00B351A9" w:rsidP="00023DBF">
      <w:pPr>
        <w:spacing w:after="0" w:line="240" w:lineRule="auto"/>
      </w:pPr>
      <w:r>
        <w:separator/>
      </w:r>
    </w:p>
  </w:footnote>
  <w:footnote w:type="continuationSeparator" w:id="0">
    <w:p w14:paraId="1E8248DF" w14:textId="77777777" w:rsidR="00B351A9" w:rsidRDefault="00B351A9" w:rsidP="00023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85B5B" w14:textId="77777777" w:rsidR="00972807" w:rsidRDefault="0097280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FEF2" w14:textId="77777777" w:rsidR="00CC551D" w:rsidRDefault="00BE0262" w:rsidP="009C4051">
    <w:pPr>
      <w:pStyle w:val="Encabezado"/>
      <w:rPr>
        <w:rFonts w:ascii="Montserrat" w:hAnsi="Montserrat"/>
        <w:b/>
        <w:bCs/>
        <w:sz w:val="24"/>
        <w:szCs w:val="24"/>
      </w:rPr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5733BD4" wp14:editId="30CAF461">
              <wp:simplePos x="0" y="0"/>
              <wp:positionH relativeFrom="column">
                <wp:posOffset>-205740</wp:posOffset>
              </wp:positionH>
              <wp:positionV relativeFrom="paragraph">
                <wp:posOffset>-438150</wp:posOffset>
              </wp:positionV>
              <wp:extent cx="7285355" cy="14237970"/>
              <wp:effectExtent l="0" t="0" r="0" b="0"/>
              <wp:wrapNone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85355" cy="14237970"/>
                        <a:chOff x="0" y="-57150"/>
                        <a:chExt cx="7285355" cy="14237970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67400" y="-57150"/>
                          <a:ext cx="1417955" cy="142379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74495092" name="Picture 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2893060" cy="9239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97FA0DD" id="Group 6" o:spid="_x0000_s1026" style="position:absolute;margin-left:-16.2pt;margin-top:-34.5pt;width:573.65pt;height:1121.1pt;z-index:-251657216;mso-width-relative:margin" coordorigin=",-571" coordsize="72853,14237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P/aAAwDAQACAAMAAAAh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/aAAwDAQACAAMAAAAQ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58674;top:-571;width:14179;height:1423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">
                <v:imagedata r:id="rId3" o:title=""/>
              </v:shape>
              <v:shape id="Picture 4" o:spid="_x0000_s1028" type="#_x0000_t75" style="position:absolute;top:285;width:28930;height:9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">
                <v:imagedata r:id="rId4" o:title=""/>
              </v:shape>
            </v:group>
          </w:pict>
        </mc:Fallback>
      </mc:AlternateContent>
    </w:r>
    <w:r w:rsidR="00023DBF">
      <w:br/>
    </w:r>
    <w:r w:rsidR="00023DBF" w:rsidRPr="00023DBF">
      <w:rPr>
        <w:rFonts w:ascii="Montserrat" w:hAnsi="Montserrat"/>
      </w:rPr>
      <w:br/>
    </w:r>
  </w:p>
  <w:p w14:paraId="71CF68EF" w14:textId="77777777" w:rsidR="00414697" w:rsidRPr="0082616B" w:rsidRDefault="00414697" w:rsidP="00414697">
    <w:pPr>
      <w:pStyle w:val="Encabezado"/>
      <w:jc w:val="center"/>
      <w:rPr>
        <w:rFonts w:ascii="Montserrat" w:hAnsi="Montserrat"/>
        <w:b/>
        <w:bCs/>
        <w:sz w:val="20"/>
        <w:szCs w:val="20"/>
      </w:rPr>
    </w:pPr>
    <w:r w:rsidRPr="00055C4E">
      <w:rPr>
        <w:rFonts w:ascii="Montserrat" w:hAnsi="Montserrat"/>
        <w:b/>
        <w:bCs/>
        <w:sz w:val="18"/>
        <w:szCs w:val="18"/>
      </w:rPr>
      <w:t>“202</w:t>
    </w:r>
    <w:r>
      <w:rPr>
        <w:rFonts w:ascii="Montserrat" w:hAnsi="Montserrat"/>
        <w:b/>
        <w:bCs/>
        <w:sz w:val="18"/>
        <w:szCs w:val="18"/>
      </w:rPr>
      <w:t>6, AÑO DEL BICENTENARIO DEL NATALICIO DE MARGARITA MAZA PARADA, EJEMPLO DE DIGNIDAD, LEALTAD Y SERVICIO A LA NACIÓN”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D21B" w14:textId="4977FDEF" w:rsidR="00414697" w:rsidRDefault="008D0973" w:rsidP="00414697">
    <w:pPr>
      <w:pStyle w:val="Encabezado"/>
      <w:jc w:val="center"/>
      <w:rPr>
        <w:rFonts w:ascii="Montserrat" w:hAnsi="Montserrat"/>
        <w:b/>
        <w:bCs/>
        <w:sz w:val="18"/>
        <w:szCs w:val="18"/>
      </w:rPr>
    </w:pPr>
    <w:r w:rsidRPr="0082616B">
      <w:rPr>
        <w:noProof/>
        <w:sz w:val="20"/>
        <w:szCs w:val="20"/>
        <w:lang w:eastAsia="es-MX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0F49E40" wp14:editId="2FF3B538">
              <wp:simplePos x="0" y="0"/>
              <wp:positionH relativeFrom="page">
                <wp:align>right</wp:align>
              </wp:positionH>
              <wp:positionV relativeFrom="page">
                <wp:posOffset>52070</wp:posOffset>
              </wp:positionV>
              <wp:extent cx="7285355" cy="14237970"/>
              <wp:effectExtent l="0" t="0" r="0" b="0"/>
              <wp:wrapNone/>
              <wp:docPr id="1367052414" name="Group 13670524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85355" cy="14237970"/>
                        <a:chOff x="0" y="-57150"/>
                        <a:chExt cx="7285355" cy="14237970"/>
                      </a:xfrm>
                    </wpg:grpSpPr>
                    <pic:pic xmlns:pic="http://schemas.openxmlformats.org/drawingml/2006/picture">
                      <pic:nvPicPr>
                        <pic:cNvPr id="884728265" name="Picture 88472826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67400" y="-57150"/>
                          <a:ext cx="1417955" cy="142379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59322048" name="Picture 155932204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2893060" cy="9239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2691EA54" id="Group 1367052414" o:spid="_x0000_s1026" style="position:absolute;margin-left:522.45pt;margin-top:4.1pt;width:573.65pt;height:1121.1pt;z-index:-251655168;mso-position-horizontal:right;mso-position-horizontal-relative:page;mso-position-vertical-relative:page;mso-width-relative:margin" coordorigin=",-571" coordsize="72853,14237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84728265" o:spid="_x0000_s1027" type="#_x0000_t75" style="position:absolute;left:58674;top:-571;width:14179;height:1423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">
                <v:imagedata r:id="rId3" o:title=""/>
                <v:path arrowok="t"/>
              </v:shape>
              <v:shape id="Picture 1559322048" o:spid="_x0000_s1028" type="#_x0000_t75" style="position:absolute;top:285;width:28930;height:9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">
                <v:imagedata r:id="rId4" o:title=""/>
                <v:path arrowok="t"/>
              </v:shape>
              <w10:wrap anchorx="page" anchory="page"/>
            </v:group>
          </w:pict>
        </mc:Fallback>
      </mc:AlternateContent>
    </w:r>
    <w:r w:rsidR="0082616B">
      <w:br/>
    </w:r>
    <w:r w:rsidR="0082616B">
      <w:br/>
    </w:r>
  </w:p>
  <w:p w14:paraId="2C833FD5" w14:textId="77777777" w:rsidR="00414697" w:rsidRPr="0082616B" w:rsidRDefault="00414697" w:rsidP="00414697">
    <w:pPr>
      <w:pStyle w:val="Encabezado"/>
      <w:jc w:val="center"/>
      <w:rPr>
        <w:rFonts w:ascii="Montserrat" w:hAnsi="Montserrat"/>
        <w:b/>
        <w:bCs/>
        <w:sz w:val="20"/>
        <w:szCs w:val="20"/>
      </w:rPr>
    </w:pPr>
    <w:r w:rsidRPr="00055C4E">
      <w:rPr>
        <w:rFonts w:ascii="Montserrat" w:hAnsi="Montserrat"/>
        <w:b/>
        <w:bCs/>
        <w:sz w:val="18"/>
        <w:szCs w:val="18"/>
      </w:rPr>
      <w:t>“202</w:t>
    </w:r>
    <w:r>
      <w:rPr>
        <w:rFonts w:ascii="Montserrat" w:hAnsi="Montserrat"/>
        <w:b/>
        <w:bCs/>
        <w:sz w:val="18"/>
        <w:szCs w:val="18"/>
      </w:rPr>
      <w:t>6, AÑO DEL BICENTENARIO DEL NATALICIO DE MARGARITA MAZA PARADA, EJEMPLO DE DIGNIDAD, LEALTAD Y SERVICIO A LA NACIÓN”</w:t>
    </w:r>
  </w:p>
  <w:p w14:paraId="3790ED75" w14:textId="4234A90B" w:rsidR="0082616B" w:rsidRPr="0082616B" w:rsidRDefault="0082616B" w:rsidP="008D0973">
    <w:pPr>
      <w:pStyle w:val="Encabezado"/>
      <w:ind w:hanging="142"/>
      <w:rPr>
        <w:rFonts w:ascii="Montserrat" w:hAnsi="Montserrat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69E"/>
    <w:multiLevelType w:val="hybridMultilevel"/>
    <w:tmpl w:val="18583C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C46E7"/>
    <w:multiLevelType w:val="multilevel"/>
    <w:tmpl w:val="1F78B5A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" w15:restartNumberingAfterBreak="0">
    <w:nsid w:val="0E1A2CD4"/>
    <w:multiLevelType w:val="hybridMultilevel"/>
    <w:tmpl w:val="2C18E2D2"/>
    <w:lvl w:ilvl="0" w:tplc="3C3E8B16">
      <w:start w:val="3"/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25B1B"/>
    <w:multiLevelType w:val="hybridMultilevel"/>
    <w:tmpl w:val="B6FC5632"/>
    <w:lvl w:ilvl="0" w:tplc="6FD6E60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25" w:hanging="360"/>
      </w:pPr>
    </w:lvl>
    <w:lvl w:ilvl="2" w:tplc="080A001B" w:tentative="1">
      <w:start w:val="1"/>
      <w:numFmt w:val="lowerRoman"/>
      <w:lvlText w:val="%3."/>
      <w:lvlJc w:val="right"/>
      <w:pPr>
        <w:ind w:left="1845" w:hanging="180"/>
      </w:pPr>
    </w:lvl>
    <w:lvl w:ilvl="3" w:tplc="080A000F" w:tentative="1">
      <w:start w:val="1"/>
      <w:numFmt w:val="decimal"/>
      <w:lvlText w:val="%4."/>
      <w:lvlJc w:val="left"/>
      <w:pPr>
        <w:ind w:left="2565" w:hanging="360"/>
      </w:pPr>
    </w:lvl>
    <w:lvl w:ilvl="4" w:tplc="080A0019" w:tentative="1">
      <w:start w:val="1"/>
      <w:numFmt w:val="lowerLetter"/>
      <w:lvlText w:val="%5."/>
      <w:lvlJc w:val="left"/>
      <w:pPr>
        <w:ind w:left="3285" w:hanging="360"/>
      </w:pPr>
    </w:lvl>
    <w:lvl w:ilvl="5" w:tplc="080A001B" w:tentative="1">
      <w:start w:val="1"/>
      <w:numFmt w:val="lowerRoman"/>
      <w:lvlText w:val="%6."/>
      <w:lvlJc w:val="right"/>
      <w:pPr>
        <w:ind w:left="4005" w:hanging="180"/>
      </w:pPr>
    </w:lvl>
    <w:lvl w:ilvl="6" w:tplc="080A000F" w:tentative="1">
      <w:start w:val="1"/>
      <w:numFmt w:val="decimal"/>
      <w:lvlText w:val="%7."/>
      <w:lvlJc w:val="left"/>
      <w:pPr>
        <w:ind w:left="4725" w:hanging="360"/>
      </w:pPr>
    </w:lvl>
    <w:lvl w:ilvl="7" w:tplc="080A0019" w:tentative="1">
      <w:start w:val="1"/>
      <w:numFmt w:val="lowerLetter"/>
      <w:lvlText w:val="%8."/>
      <w:lvlJc w:val="left"/>
      <w:pPr>
        <w:ind w:left="5445" w:hanging="360"/>
      </w:pPr>
    </w:lvl>
    <w:lvl w:ilvl="8" w:tplc="0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19A2204"/>
    <w:multiLevelType w:val="hybridMultilevel"/>
    <w:tmpl w:val="35EAE3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D2409"/>
    <w:multiLevelType w:val="hybridMultilevel"/>
    <w:tmpl w:val="564AC77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49ED"/>
    <w:multiLevelType w:val="hybridMultilevel"/>
    <w:tmpl w:val="B27856A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22941">
    <w:abstractNumId w:val="4"/>
  </w:num>
  <w:num w:numId="2" w16cid:durableId="639044151">
    <w:abstractNumId w:val="6"/>
  </w:num>
  <w:num w:numId="3" w16cid:durableId="1885172684">
    <w:abstractNumId w:val="2"/>
  </w:num>
  <w:num w:numId="4" w16cid:durableId="1758551935">
    <w:abstractNumId w:val="3"/>
  </w:num>
  <w:num w:numId="5" w16cid:durableId="753746953">
    <w:abstractNumId w:val="5"/>
  </w:num>
  <w:num w:numId="6" w16cid:durableId="622657939">
    <w:abstractNumId w:val="0"/>
  </w:num>
  <w:num w:numId="7" w16cid:durableId="1328899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D4A"/>
    <w:rsid w:val="00023DBF"/>
    <w:rsid w:val="0003029E"/>
    <w:rsid w:val="00034EF1"/>
    <w:rsid w:val="00035E13"/>
    <w:rsid w:val="00042F33"/>
    <w:rsid w:val="0004449C"/>
    <w:rsid w:val="00057F9E"/>
    <w:rsid w:val="000644AD"/>
    <w:rsid w:val="00083966"/>
    <w:rsid w:val="000847B7"/>
    <w:rsid w:val="0009037A"/>
    <w:rsid w:val="00096C2E"/>
    <w:rsid w:val="000A157D"/>
    <w:rsid w:val="000E2076"/>
    <w:rsid w:val="000F0373"/>
    <w:rsid w:val="00111C7B"/>
    <w:rsid w:val="001229F3"/>
    <w:rsid w:val="00127926"/>
    <w:rsid w:val="00130F70"/>
    <w:rsid w:val="00133AFA"/>
    <w:rsid w:val="001345A6"/>
    <w:rsid w:val="00136FFB"/>
    <w:rsid w:val="00143BE0"/>
    <w:rsid w:val="0014668C"/>
    <w:rsid w:val="00151A9B"/>
    <w:rsid w:val="00162E9A"/>
    <w:rsid w:val="00165646"/>
    <w:rsid w:val="001674CF"/>
    <w:rsid w:val="00177017"/>
    <w:rsid w:val="00180C52"/>
    <w:rsid w:val="00196CE9"/>
    <w:rsid w:val="001A1F5D"/>
    <w:rsid w:val="001A3231"/>
    <w:rsid w:val="001A6CAB"/>
    <w:rsid w:val="001A787B"/>
    <w:rsid w:val="001B640B"/>
    <w:rsid w:val="001C7F73"/>
    <w:rsid w:val="001D5FD8"/>
    <w:rsid w:val="001E4CF6"/>
    <w:rsid w:val="001E74D5"/>
    <w:rsid w:val="001F6263"/>
    <w:rsid w:val="001F7F95"/>
    <w:rsid w:val="0020207A"/>
    <w:rsid w:val="0020312F"/>
    <w:rsid w:val="00205500"/>
    <w:rsid w:val="002107F3"/>
    <w:rsid w:val="00237FD0"/>
    <w:rsid w:val="00240FB5"/>
    <w:rsid w:val="00244BFC"/>
    <w:rsid w:val="0026173C"/>
    <w:rsid w:val="002677CC"/>
    <w:rsid w:val="002803F7"/>
    <w:rsid w:val="002844F7"/>
    <w:rsid w:val="00284C0B"/>
    <w:rsid w:val="00284F4F"/>
    <w:rsid w:val="002864E0"/>
    <w:rsid w:val="0029486E"/>
    <w:rsid w:val="002A681C"/>
    <w:rsid w:val="002B0A12"/>
    <w:rsid w:val="002C64AB"/>
    <w:rsid w:val="002D55EA"/>
    <w:rsid w:val="002D6BD8"/>
    <w:rsid w:val="002E1C34"/>
    <w:rsid w:val="002E28D5"/>
    <w:rsid w:val="003014DC"/>
    <w:rsid w:val="003067C4"/>
    <w:rsid w:val="00307350"/>
    <w:rsid w:val="00322C76"/>
    <w:rsid w:val="00324B01"/>
    <w:rsid w:val="00330CDC"/>
    <w:rsid w:val="00333538"/>
    <w:rsid w:val="003359EE"/>
    <w:rsid w:val="00336AA9"/>
    <w:rsid w:val="00336FC2"/>
    <w:rsid w:val="00340720"/>
    <w:rsid w:val="00342381"/>
    <w:rsid w:val="003553E6"/>
    <w:rsid w:val="003554EC"/>
    <w:rsid w:val="0035561C"/>
    <w:rsid w:val="00363AC8"/>
    <w:rsid w:val="0036467D"/>
    <w:rsid w:val="00372705"/>
    <w:rsid w:val="00377F0A"/>
    <w:rsid w:val="00387CD2"/>
    <w:rsid w:val="003A0859"/>
    <w:rsid w:val="003D0001"/>
    <w:rsid w:val="003E7999"/>
    <w:rsid w:val="004019A7"/>
    <w:rsid w:val="004027F9"/>
    <w:rsid w:val="0040361B"/>
    <w:rsid w:val="00406F41"/>
    <w:rsid w:val="00414697"/>
    <w:rsid w:val="004150EB"/>
    <w:rsid w:val="00420811"/>
    <w:rsid w:val="00421AA6"/>
    <w:rsid w:val="0043360C"/>
    <w:rsid w:val="00434817"/>
    <w:rsid w:val="00440EB8"/>
    <w:rsid w:val="00442982"/>
    <w:rsid w:val="00451C8A"/>
    <w:rsid w:val="00454DBF"/>
    <w:rsid w:val="00460272"/>
    <w:rsid w:val="00462B92"/>
    <w:rsid w:val="00463D49"/>
    <w:rsid w:val="004670BB"/>
    <w:rsid w:val="00467AE9"/>
    <w:rsid w:val="0049462B"/>
    <w:rsid w:val="004975F1"/>
    <w:rsid w:val="004A608D"/>
    <w:rsid w:val="004B0136"/>
    <w:rsid w:val="004B17EE"/>
    <w:rsid w:val="004B199C"/>
    <w:rsid w:val="004B1ACB"/>
    <w:rsid w:val="004C2490"/>
    <w:rsid w:val="004D3E35"/>
    <w:rsid w:val="004D6D0F"/>
    <w:rsid w:val="004E3DC0"/>
    <w:rsid w:val="004F4146"/>
    <w:rsid w:val="005025AA"/>
    <w:rsid w:val="005059AD"/>
    <w:rsid w:val="005069AD"/>
    <w:rsid w:val="00523D6F"/>
    <w:rsid w:val="00531D4A"/>
    <w:rsid w:val="0054016C"/>
    <w:rsid w:val="00551A74"/>
    <w:rsid w:val="005706C8"/>
    <w:rsid w:val="00577AD7"/>
    <w:rsid w:val="00577EBC"/>
    <w:rsid w:val="005834BD"/>
    <w:rsid w:val="005861A4"/>
    <w:rsid w:val="005904BD"/>
    <w:rsid w:val="005918C5"/>
    <w:rsid w:val="00593EE8"/>
    <w:rsid w:val="00596388"/>
    <w:rsid w:val="005A42D5"/>
    <w:rsid w:val="005B76A5"/>
    <w:rsid w:val="005E4590"/>
    <w:rsid w:val="005E58A4"/>
    <w:rsid w:val="005F1F82"/>
    <w:rsid w:val="005F4E10"/>
    <w:rsid w:val="005F7C87"/>
    <w:rsid w:val="00616BEE"/>
    <w:rsid w:val="0062290B"/>
    <w:rsid w:val="00632E45"/>
    <w:rsid w:val="00643EFE"/>
    <w:rsid w:val="00645D4E"/>
    <w:rsid w:val="00646543"/>
    <w:rsid w:val="00650234"/>
    <w:rsid w:val="00652916"/>
    <w:rsid w:val="00652AAB"/>
    <w:rsid w:val="00656391"/>
    <w:rsid w:val="00657D2E"/>
    <w:rsid w:val="0066620B"/>
    <w:rsid w:val="00684653"/>
    <w:rsid w:val="00685268"/>
    <w:rsid w:val="00691B23"/>
    <w:rsid w:val="006A0D0A"/>
    <w:rsid w:val="006A64CB"/>
    <w:rsid w:val="006B1C55"/>
    <w:rsid w:val="006B264F"/>
    <w:rsid w:val="006B71CA"/>
    <w:rsid w:val="006C5AB0"/>
    <w:rsid w:val="006C629A"/>
    <w:rsid w:val="006D22E0"/>
    <w:rsid w:val="006E1FBC"/>
    <w:rsid w:val="006F3F51"/>
    <w:rsid w:val="006F5676"/>
    <w:rsid w:val="00705330"/>
    <w:rsid w:val="007075CC"/>
    <w:rsid w:val="00707CA5"/>
    <w:rsid w:val="00716346"/>
    <w:rsid w:val="00737016"/>
    <w:rsid w:val="007427E0"/>
    <w:rsid w:val="00742F4C"/>
    <w:rsid w:val="00745C72"/>
    <w:rsid w:val="00747DA7"/>
    <w:rsid w:val="0075100B"/>
    <w:rsid w:val="00762013"/>
    <w:rsid w:val="00762658"/>
    <w:rsid w:val="00770008"/>
    <w:rsid w:val="00771F14"/>
    <w:rsid w:val="00783CE2"/>
    <w:rsid w:val="00783CFE"/>
    <w:rsid w:val="00790039"/>
    <w:rsid w:val="007B32DF"/>
    <w:rsid w:val="007C3CEC"/>
    <w:rsid w:val="007D72EC"/>
    <w:rsid w:val="007E22C4"/>
    <w:rsid w:val="007E4C43"/>
    <w:rsid w:val="007F52D7"/>
    <w:rsid w:val="00807223"/>
    <w:rsid w:val="0082616B"/>
    <w:rsid w:val="0083056A"/>
    <w:rsid w:val="00830615"/>
    <w:rsid w:val="008341FC"/>
    <w:rsid w:val="00846DAF"/>
    <w:rsid w:val="00851C72"/>
    <w:rsid w:val="00881D93"/>
    <w:rsid w:val="00882B55"/>
    <w:rsid w:val="00884A40"/>
    <w:rsid w:val="008855C3"/>
    <w:rsid w:val="008927AF"/>
    <w:rsid w:val="00892BBD"/>
    <w:rsid w:val="00897068"/>
    <w:rsid w:val="00897B2D"/>
    <w:rsid w:val="008A131A"/>
    <w:rsid w:val="008A134F"/>
    <w:rsid w:val="008B0308"/>
    <w:rsid w:val="008B64EF"/>
    <w:rsid w:val="008B799B"/>
    <w:rsid w:val="008C3446"/>
    <w:rsid w:val="008C5038"/>
    <w:rsid w:val="008D0973"/>
    <w:rsid w:val="008D5FB4"/>
    <w:rsid w:val="008E2268"/>
    <w:rsid w:val="008E63C2"/>
    <w:rsid w:val="008F0780"/>
    <w:rsid w:val="008F2871"/>
    <w:rsid w:val="0090120E"/>
    <w:rsid w:val="00906834"/>
    <w:rsid w:val="0093117E"/>
    <w:rsid w:val="009335F4"/>
    <w:rsid w:val="00945250"/>
    <w:rsid w:val="0096030F"/>
    <w:rsid w:val="00962B35"/>
    <w:rsid w:val="00971821"/>
    <w:rsid w:val="00972807"/>
    <w:rsid w:val="00986D71"/>
    <w:rsid w:val="009A17B1"/>
    <w:rsid w:val="009B495A"/>
    <w:rsid w:val="009B7244"/>
    <w:rsid w:val="009C2D14"/>
    <w:rsid w:val="009C4051"/>
    <w:rsid w:val="009C7107"/>
    <w:rsid w:val="009D13FE"/>
    <w:rsid w:val="009D32C8"/>
    <w:rsid w:val="009D7610"/>
    <w:rsid w:val="00A00B34"/>
    <w:rsid w:val="00A21706"/>
    <w:rsid w:val="00A22DFE"/>
    <w:rsid w:val="00A26669"/>
    <w:rsid w:val="00A306F4"/>
    <w:rsid w:val="00A36C75"/>
    <w:rsid w:val="00A41209"/>
    <w:rsid w:val="00A42860"/>
    <w:rsid w:val="00A4642D"/>
    <w:rsid w:val="00A606AA"/>
    <w:rsid w:val="00A67445"/>
    <w:rsid w:val="00A7502B"/>
    <w:rsid w:val="00A8030B"/>
    <w:rsid w:val="00A82331"/>
    <w:rsid w:val="00A97FD2"/>
    <w:rsid w:val="00AA66DE"/>
    <w:rsid w:val="00AA7E94"/>
    <w:rsid w:val="00AB5553"/>
    <w:rsid w:val="00AC0DE8"/>
    <w:rsid w:val="00AC138F"/>
    <w:rsid w:val="00AC38DE"/>
    <w:rsid w:val="00AD0076"/>
    <w:rsid w:val="00AD0B59"/>
    <w:rsid w:val="00AD1D48"/>
    <w:rsid w:val="00AD5863"/>
    <w:rsid w:val="00AD5D16"/>
    <w:rsid w:val="00AF303F"/>
    <w:rsid w:val="00B11058"/>
    <w:rsid w:val="00B176A6"/>
    <w:rsid w:val="00B22EFF"/>
    <w:rsid w:val="00B351A9"/>
    <w:rsid w:val="00B365ED"/>
    <w:rsid w:val="00B4233B"/>
    <w:rsid w:val="00B4690B"/>
    <w:rsid w:val="00B5001F"/>
    <w:rsid w:val="00B5591C"/>
    <w:rsid w:val="00B6390C"/>
    <w:rsid w:val="00B654DC"/>
    <w:rsid w:val="00B72C95"/>
    <w:rsid w:val="00B806D2"/>
    <w:rsid w:val="00B824B6"/>
    <w:rsid w:val="00B91D6F"/>
    <w:rsid w:val="00B936FC"/>
    <w:rsid w:val="00BA5D53"/>
    <w:rsid w:val="00BA6457"/>
    <w:rsid w:val="00BA797C"/>
    <w:rsid w:val="00BC1455"/>
    <w:rsid w:val="00BC1779"/>
    <w:rsid w:val="00BC7A1C"/>
    <w:rsid w:val="00BD2AAB"/>
    <w:rsid w:val="00BE0262"/>
    <w:rsid w:val="00BF0F0C"/>
    <w:rsid w:val="00BF57A8"/>
    <w:rsid w:val="00C152FB"/>
    <w:rsid w:val="00C17359"/>
    <w:rsid w:val="00C209B7"/>
    <w:rsid w:val="00C35FC4"/>
    <w:rsid w:val="00C50A3C"/>
    <w:rsid w:val="00C543A2"/>
    <w:rsid w:val="00C5616D"/>
    <w:rsid w:val="00C61B9E"/>
    <w:rsid w:val="00C71AED"/>
    <w:rsid w:val="00CA0CE6"/>
    <w:rsid w:val="00CA480D"/>
    <w:rsid w:val="00CB47A3"/>
    <w:rsid w:val="00CB4A4D"/>
    <w:rsid w:val="00CB5EDE"/>
    <w:rsid w:val="00CC0D4C"/>
    <w:rsid w:val="00CC44F1"/>
    <w:rsid w:val="00CC551D"/>
    <w:rsid w:val="00CE1F56"/>
    <w:rsid w:val="00CE3CEA"/>
    <w:rsid w:val="00CE69E6"/>
    <w:rsid w:val="00CF0DBA"/>
    <w:rsid w:val="00CF6819"/>
    <w:rsid w:val="00CF7CB2"/>
    <w:rsid w:val="00D10D37"/>
    <w:rsid w:val="00D11073"/>
    <w:rsid w:val="00D24B1F"/>
    <w:rsid w:val="00D365C5"/>
    <w:rsid w:val="00D56D84"/>
    <w:rsid w:val="00D64808"/>
    <w:rsid w:val="00D74734"/>
    <w:rsid w:val="00D74963"/>
    <w:rsid w:val="00D80E0B"/>
    <w:rsid w:val="00D927CA"/>
    <w:rsid w:val="00D964B1"/>
    <w:rsid w:val="00D9741F"/>
    <w:rsid w:val="00DA4B0B"/>
    <w:rsid w:val="00DB6FF1"/>
    <w:rsid w:val="00DD4582"/>
    <w:rsid w:val="00DF46D4"/>
    <w:rsid w:val="00DF4880"/>
    <w:rsid w:val="00E12DF5"/>
    <w:rsid w:val="00E231DD"/>
    <w:rsid w:val="00E316BC"/>
    <w:rsid w:val="00E32124"/>
    <w:rsid w:val="00E41AE5"/>
    <w:rsid w:val="00E45AD0"/>
    <w:rsid w:val="00E654FB"/>
    <w:rsid w:val="00E66036"/>
    <w:rsid w:val="00E66707"/>
    <w:rsid w:val="00E67A03"/>
    <w:rsid w:val="00E81267"/>
    <w:rsid w:val="00EA24E6"/>
    <w:rsid w:val="00EB0023"/>
    <w:rsid w:val="00EB5784"/>
    <w:rsid w:val="00EC2F26"/>
    <w:rsid w:val="00EF541B"/>
    <w:rsid w:val="00EF6EA7"/>
    <w:rsid w:val="00EF6EC9"/>
    <w:rsid w:val="00F0320B"/>
    <w:rsid w:val="00F03580"/>
    <w:rsid w:val="00F11923"/>
    <w:rsid w:val="00F11D30"/>
    <w:rsid w:val="00F12508"/>
    <w:rsid w:val="00F2076D"/>
    <w:rsid w:val="00F259F1"/>
    <w:rsid w:val="00F33D0D"/>
    <w:rsid w:val="00F406B1"/>
    <w:rsid w:val="00F43482"/>
    <w:rsid w:val="00F44041"/>
    <w:rsid w:val="00F53BE1"/>
    <w:rsid w:val="00F57285"/>
    <w:rsid w:val="00F63F34"/>
    <w:rsid w:val="00F657E3"/>
    <w:rsid w:val="00F71E12"/>
    <w:rsid w:val="00F72EA5"/>
    <w:rsid w:val="00F73EB7"/>
    <w:rsid w:val="00F75D0D"/>
    <w:rsid w:val="00F807CD"/>
    <w:rsid w:val="00F821FF"/>
    <w:rsid w:val="00F872BB"/>
    <w:rsid w:val="00F9553C"/>
    <w:rsid w:val="00F95770"/>
    <w:rsid w:val="00F970C9"/>
    <w:rsid w:val="00FA22D3"/>
    <w:rsid w:val="00FA39A3"/>
    <w:rsid w:val="00FB2018"/>
    <w:rsid w:val="00FD1433"/>
    <w:rsid w:val="00FD2F2D"/>
    <w:rsid w:val="00FD7137"/>
    <w:rsid w:val="00FE0735"/>
    <w:rsid w:val="00FE0D9B"/>
    <w:rsid w:val="00FE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5D7A00"/>
  <w15:chartTrackingRefBased/>
  <w15:docId w15:val="{01BDF4C6-E34E-40F1-A8D0-F86F1C29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3D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DBF"/>
  </w:style>
  <w:style w:type="paragraph" w:styleId="Piedepgina">
    <w:name w:val="footer"/>
    <w:basedOn w:val="Normal"/>
    <w:link w:val="PiedepginaCar"/>
    <w:uiPriority w:val="99"/>
    <w:unhideWhenUsed/>
    <w:rsid w:val="00023D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DBF"/>
  </w:style>
  <w:style w:type="table" w:styleId="Tablaconcuadrcula">
    <w:name w:val="Table Grid"/>
    <w:basedOn w:val="Tablanormal"/>
    <w:rsid w:val="00023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37FD0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37FD0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100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E6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9E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22C4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mailto:relabsso.2023@outlook.com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mailto:relabsso.2023@outlook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ladimir\Documents\Custom%20Office%20Templates\FORMATO__OFICIO__2023__IDENTIDAD_GRAF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30B83-E702-46DD-A3E8-F316C97D3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FORMATO__OFICIO__2023__IDENTIDAD_GRAFICA</Template>
  <TotalTime>513</TotalTime>
  <Pages>2</Pages>
  <Words>255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RL_Heidi</cp:lastModifiedBy>
  <cp:revision>45</cp:revision>
  <cp:lastPrinted>2024-02-28T21:25:00Z</cp:lastPrinted>
  <dcterms:created xsi:type="dcterms:W3CDTF">2024-02-28T21:25:00Z</dcterms:created>
  <dcterms:modified xsi:type="dcterms:W3CDTF">2026-03-05T19:43:00Z</dcterms:modified>
</cp:coreProperties>
</file>